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F75F5" w14:textId="77777777" w:rsidR="006510B6" w:rsidRPr="00E63543" w:rsidRDefault="006510B6" w:rsidP="001968DF">
      <w:pPr>
        <w:rPr>
          <w:rFonts w:ascii="Arial" w:hAnsi="Arial" w:cs="Arial"/>
          <w:b/>
          <w:bCs/>
          <w:color w:val="FF0000"/>
          <w:sz w:val="24"/>
          <w:szCs w:val="24"/>
          <w:lang w:val="it-CH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</w:p>
    <w:p w14:paraId="322D3C67" w14:textId="39A84D13" w:rsidR="00BC176A" w:rsidRPr="00E63543" w:rsidRDefault="006F4D88" w:rsidP="001968DF">
      <w:pPr>
        <w:rPr>
          <w:rFonts w:ascii="Arial" w:hAnsi="Arial" w:cs="Arial"/>
          <w:b/>
          <w:bCs/>
          <w:color w:val="FF0000"/>
          <w:sz w:val="24"/>
          <w:szCs w:val="24"/>
          <w:lang w:val="it-CH"/>
        </w:rPr>
      </w:pPr>
      <w:r w:rsidRPr="00E63543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>Rapporto finale e raccomandazione all’attenzione della</w:t>
      </w:r>
      <w:r w:rsidR="0043124D" w:rsidRPr="00E63543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 xml:space="preserve"> </w:t>
      </w:r>
      <w:r w:rsidR="00E9480F" w:rsidRPr="00E63543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>S</w:t>
      </w:r>
      <w:r w:rsidRPr="00E63543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>EFR</w:t>
      </w:r>
      <w:r w:rsidR="00E9480F" w:rsidRPr="00E63543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>I</w:t>
      </w:r>
      <w:r w:rsidR="00BC176A" w:rsidRPr="00E63543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 xml:space="preserve"> </w:t>
      </w:r>
    </w:p>
    <w:p w14:paraId="0C7313C3" w14:textId="51A27F9D" w:rsidR="00C837C5" w:rsidRPr="00E63543" w:rsidRDefault="00B541ED" w:rsidP="001968DF">
      <w:pPr>
        <w:rPr>
          <w:rFonts w:ascii="Arial" w:hAnsi="Arial" w:cs="Arial"/>
          <w:b/>
          <w:bCs/>
          <w:color w:val="FF0000"/>
          <w:sz w:val="24"/>
          <w:szCs w:val="24"/>
          <w:lang w:val="it-CH"/>
        </w:rPr>
      </w:pPr>
      <w:r w:rsidRPr="00E63543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>Verifica del riconoscimento di un ciclo di formazione</w:t>
      </w:r>
      <w:r w:rsidR="005D0D3C" w:rsidRPr="00E63543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 xml:space="preserve"> SSS (CF SSS) o</w:t>
      </w:r>
      <w:r w:rsidR="00DD2031" w:rsidRPr="00E63543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br/>
      </w:r>
      <w:r w:rsidR="005D0D3C" w:rsidRPr="00E63543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 xml:space="preserve">di uno </w:t>
      </w:r>
      <w:r w:rsidRPr="00E63543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>studio postdiploma SSS</w:t>
      </w:r>
      <w:r w:rsidR="005D0D3C" w:rsidRPr="00E63543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 xml:space="preserve"> (SPD SSS)</w:t>
      </w:r>
      <w:r w:rsidR="00F2276C" w:rsidRPr="00E63543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 xml:space="preserve"> secondo l’OERic-SSS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5C9D93C" w14:textId="77777777" w:rsidR="00F7718F" w:rsidRPr="00E63543" w:rsidRDefault="00F7718F" w:rsidP="00F7718F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it-CH"/>
        </w:rPr>
      </w:pPr>
    </w:p>
    <w:p w14:paraId="1B9FB1E2" w14:textId="77777777" w:rsidR="0043124D" w:rsidRPr="00E63543" w:rsidRDefault="0043124D" w:rsidP="00F7718F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it-CH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5103"/>
      </w:tblGrid>
      <w:tr w:rsidR="0043124D" w:rsidRPr="007371E4" w14:paraId="0C856434" w14:textId="77777777" w:rsidTr="00BC176A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14:paraId="5877F1D5" w14:textId="362F5B22" w:rsidR="0043124D" w:rsidRPr="00E63543" w:rsidRDefault="00F2276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Dati sul </w:t>
            </w:r>
            <w:r w:rsidR="00BA31D5"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ciclo di formazione </w:t>
            </w:r>
            <w:r w:rsidR="005D0D3C"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SSS</w:t>
            </w:r>
            <w:r w:rsidR="00BA31D5"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(CF SSS) </w:t>
            </w: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/</w:t>
            </w:r>
            <w:r w:rsidR="00BA31D5"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sullo studio postdiploma </w:t>
            </w:r>
            <w:r w:rsidR="005D0D3C"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SS</w:t>
            </w:r>
            <w:r w:rsidR="001921D9"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S</w:t>
            </w:r>
            <w:r w:rsidR="00BA31D5"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(SPD SSS)</w:t>
            </w:r>
          </w:p>
        </w:tc>
      </w:tr>
      <w:tr w:rsidR="0043124D" w:rsidRPr="007371E4" w14:paraId="38B6C76F" w14:textId="77777777" w:rsidTr="00BC176A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461E0F9" w14:textId="29E753E3" w:rsidR="0043124D" w:rsidRPr="00E63543" w:rsidRDefault="00A4105C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Num</w:t>
            </w:r>
            <w:r w:rsidR="005D0D3C" w:rsidRPr="00E63543">
              <w:rPr>
                <w:rFonts w:ascii="Arial" w:hAnsi="Arial" w:cs="Arial"/>
                <w:sz w:val="18"/>
                <w:szCs w:val="18"/>
                <w:lang w:val="it-CH"/>
              </w:rPr>
              <w:t>ero della procedura di riconoscimento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6A00B899" w14:textId="77777777" w:rsidR="0043124D" w:rsidRPr="00E63543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E63543" w14:paraId="757E04FC" w14:textId="77777777" w:rsidTr="00BC176A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70DBED8" w14:textId="2FBC6E58" w:rsidR="0043124D" w:rsidRPr="00E63543" w:rsidRDefault="005D0D3C" w:rsidP="00C837C5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Denominazione</w:t>
            </w:r>
          </w:p>
        </w:tc>
        <w:tc>
          <w:tcPr>
            <w:tcW w:w="5103" w:type="dxa"/>
            <w:vAlign w:val="center"/>
          </w:tcPr>
          <w:p w14:paraId="455F5649" w14:textId="77777777" w:rsidR="0043124D" w:rsidRPr="00E63543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7371E4" w14:paraId="37980C38" w14:textId="77777777" w:rsidTr="00BC176A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EFD6482" w14:textId="77777777" w:rsidR="00DD2031" w:rsidRPr="00E63543" w:rsidRDefault="00E56F07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P</w:t>
            </w:r>
            <w:r w:rsidR="00DD2031" w:rsidRPr="00E63543">
              <w:rPr>
                <w:rFonts w:ascii="Arial" w:hAnsi="Arial" w:cs="Arial"/>
                <w:sz w:val="18"/>
                <w:szCs w:val="18"/>
                <w:lang w:val="it-CH"/>
              </w:rPr>
              <w:t>rogramma quadro d’insegnamento (PQI)</w:t>
            </w:r>
            <w:r w:rsidR="00A4105C" w:rsidRPr="00E63543">
              <w:rPr>
                <w:rFonts w:ascii="Arial" w:hAnsi="Arial" w:cs="Arial"/>
                <w:sz w:val="18"/>
                <w:szCs w:val="18"/>
                <w:lang w:val="it-CH"/>
              </w:rPr>
              <w:t>:</w:t>
            </w:r>
          </w:p>
          <w:p w14:paraId="7E9228E9" w14:textId="2F9BB9C2" w:rsidR="0043124D" w:rsidRPr="00E63543" w:rsidRDefault="00DD2031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denominazione </w:t>
            </w:r>
            <w:r w:rsidR="00A4105C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+ 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data di approvazione</w:t>
            </w:r>
            <w:r w:rsidR="00A4105C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48386C1A" w14:textId="77777777" w:rsidR="0043124D" w:rsidRPr="00E63543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7371E4" w14:paraId="1AFFF9DB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F1993F6" w14:textId="3EE20786" w:rsidR="00C837C5" w:rsidRPr="00E63543" w:rsidRDefault="00700DC2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Forma dell’offerta: a tempo pieno o parallela all’attività </w:t>
            </w:r>
            <w:r w:rsidR="0018213C" w:rsidRPr="00E63543">
              <w:rPr>
                <w:rFonts w:ascii="Arial" w:hAnsi="Arial" w:cs="Arial"/>
                <w:sz w:val="18"/>
                <w:szCs w:val="18"/>
                <w:lang w:val="it-CH"/>
              </w:rPr>
              <w:t>professionale</w:t>
            </w:r>
          </w:p>
        </w:tc>
        <w:tc>
          <w:tcPr>
            <w:tcW w:w="5103" w:type="dxa"/>
            <w:vAlign w:val="center"/>
          </w:tcPr>
          <w:p w14:paraId="734E397A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7371E4" w14:paraId="53A15910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920F5D6" w14:textId="33FFCCF5" w:rsidR="00C837C5" w:rsidRPr="00E63543" w:rsidRDefault="005D7A71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Numero minimo di or</w:t>
            </w:r>
            <w:r w:rsidR="00E36233" w:rsidRPr="00E63543">
              <w:rPr>
                <w:rFonts w:ascii="Arial" w:hAnsi="Arial" w:cs="Arial"/>
                <w:sz w:val="18"/>
                <w:szCs w:val="18"/>
                <w:lang w:val="it-CH"/>
              </w:rPr>
              <w:t>e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 di studio</w:t>
            </w:r>
          </w:p>
        </w:tc>
        <w:tc>
          <w:tcPr>
            <w:tcW w:w="5103" w:type="dxa"/>
            <w:vAlign w:val="center"/>
          </w:tcPr>
          <w:p w14:paraId="3084042F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E63543" w14:paraId="4D4168A7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FE29A6B" w14:textId="50DC2171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Dat</w:t>
            </w:r>
            <w:r w:rsidR="005D7A71" w:rsidRPr="00E63543">
              <w:rPr>
                <w:rFonts w:ascii="Arial" w:hAnsi="Arial" w:cs="Arial"/>
                <w:sz w:val="18"/>
                <w:szCs w:val="18"/>
                <w:lang w:val="it-CH"/>
              </w:rPr>
              <w:t>a della domanda</w:t>
            </w:r>
          </w:p>
        </w:tc>
        <w:tc>
          <w:tcPr>
            <w:tcW w:w="5103" w:type="dxa"/>
            <w:vAlign w:val="center"/>
          </w:tcPr>
          <w:p w14:paraId="634AF261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7371E4" w14:paraId="11DAA79D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1589A58" w14:textId="3A219F3D" w:rsidR="00C837C5" w:rsidRPr="00E63543" w:rsidRDefault="004A0D60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Riconoscimento secondo l’OERic-SSS</w:t>
            </w:r>
            <w:r w:rsidR="00C837C5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 2005</w:t>
            </w:r>
            <w:r w:rsidR="001E4B23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 (</w:t>
            </w:r>
            <w:r w:rsidR="001E4B23" w:rsidRPr="000C04E5">
              <w:rPr>
                <w:rFonts w:ascii="Arial" w:hAnsi="Arial" w:cs="Arial"/>
                <w:sz w:val="18"/>
                <w:szCs w:val="18"/>
                <w:lang w:val="it-CH"/>
              </w:rPr>
              <w:t>data e numero della domanda)</w:t>
            </w:r>
          </w:p>
        </w:tc>
        <w:tc>
          <w:tcPr>
            <w:tcW w:w="5103" w:type="dxa"/>
            <w:vAlign w:val="center"/>
          </w:tcPr>
          <w:p w14:paraId="1F260D58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E63543" w14:paraId="62032E17" w14:textId="77777777" w:rsidTr="00BC176A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0C5CDFD2" w14:textId="06C31406" w:rsidR="00C837C5" w:rsidRPr="00E63543" w:rsidRDefault="00E036E4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Dati sull’operatore della formazione</w:t>
            </w:r>
          </w:p>
        </w:tc>
      </w:tr>
      <w:tr w:rsidR="00C837C5" w:rsidRPr="00E63543" w14:paraId="5AA3739A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F0C080A" w14:textId="294C8071" w:rsidR="00C837C5" w:rsidRPr="00E63543" w:rsidRDefault="00E036E4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Denominazione</w:t>
            </w:r>
          </w:p>
        </w:tc>
        <w:tc>
          <w:tcPr>
            <w:tcW w:w="5103" w:type="dxa"/>
            <w:vAlign w:val="center"/>
          </w:tcPr>
          <w:p w14:paraId="7B9D3FBF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E63543" w14:paraId="6A8181E2" w14:textId="77777777" w:rsidTr="00BC176A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B96C678" w14:textId="2D86B001" w:rsidR="00C837C5" w:rsidRPr="00E63543" w:rsidRDefault="00E036E4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Indirizzo</w:t>
            </w:r>
          </w:p>
        </w:tc>
        <w:tc>
          <w:tcPr>
            <w:tcW w:w="5103" w:type="dxa"/>
            <w:vAlign w:val="center"/>
          </w:tcPr>
          <w:p w14:paraId="7248B62B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E63543" w14:paraId="1ACF06E6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560BB75" w14:textId="6401BD33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S</w:t>
            </w:r>
            <w:r w:rsidR="00E036E4" w:rsidRPr="00E63543">
              <w:rPr>
                <w:rFonts w:ascii="Arial" w:hAnsi="Arial" w:cs="Arial"/>
                <w:sz w:val="18"/>
                <w:szCs w:val="18"/>
                <w:lang w:val="it-CH"/>
              </w:rPr>
              <w:t>ede/i</w:t>
            </w:r>
          </w:p>
        </w:tc>
        <w:tc>
          <w:tcPr>
            <w:tcW w:w="5103" w:type="dxa"/>
            <w:vAlign w:val="center"/>
          </w:tcPr>
          <w:p w14:paraId="6B0430BF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E63543" w14:paraId="7D8D93EA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348749B" w14:textId="5D2F3380" w:rsidR="00C837C5" w:rsidRPr="00E63543" w:rsidRDefault="00E036E4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Cantone principale</w:t>
            </w:r>
          </w:p>
        </w:tc>
        <w:tc>
          <w:tcPr>
            <w:tcW w:w="5103" w:type="dxa"/>
            <w:vAlign w:val="center"/>
          </w:tcPr>
          <w:p w14:paraId="5DAE29FC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E63543" w14:paraId="77286EFA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B708360" w14:textId="613D5F71" w:rsidR="00C837C5" w:rsidRPr="00E63543" w:rsidRDefault="00E036E4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Persona di contatto</w:t>
            </w:r>
          </w:p>
        </w:tc>
        <w:tc>
          <w:tcPr>
            <w:tcW w:w="5103" w:type="dxa"/>
            <w:vAlign w:val="center"/>
          </w:tcPr>
          <w:p w14:paraId="666CCE04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E63543" w14:paraId="0AFEB7EE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53672DD" w14:textId="0A834F1E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Telefon</w:t>
            </w:r>
            <w:r w:rsidR="00E036E4" w:rsidRPr="00E63543">
              <w:rPr>
                <w:rFonts w:ascii="Arial" w:hAnsi="Arial" w:cs="Arial"/>
                <w:sz w:val="18"/>
                <w:szCs w:val="18"/>
                <w:lang w:val="it-CH"/>
              </w:rPr>
              <w:t>o</w:t>
            </w:r>
          </w:p>
        </w:tc>
        <w:tc>
          <w:tcPr>
            <w:tcW w:w="5103" w:type="dxa"/>
            <w:vAlign w:val="center"/>
          </w:tcPr>
          <w:p w14:paraId="74E186D6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E63543" w14:paraId="3EAC85A2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8E2E66C" w14:textId="6A7ED5F0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E</w:t>
            </w:r>
            <w:r w:rsidR="00E036E4" w:rsidRPr="00E63543">
              <w:rPr>
                <w:rFonts w:ascii="Arial" w:hAnsi="Arial" w:cs="Arial"/>
                <w:sz w:val="18"/>
                <w:szCs w:val="18"/>
                <w:lang w:val="it-CH"/>
              </w:rPr>
              <w:t>-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mail</w:t>
            </w:r>
          </w:p>
        </w:tc>
        <w:tc>
          <w:tcPr>
            <w:tcW w:w="5103" w:type="dxa"/>
            <w:vAlign w:val="center"/>
          </w:tcPr>
          <w:p w14:paraId="63AEA994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E63543" w14:paraId="59B6166D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B8F5CC8" w14:textId="472BDD5E" w:rsidR="00C837C5" w:rsidRPr="00E63543" w:rsidRDefault="00E036E4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Sito Internet</w:t>
            </w:r>
          </w:p>
        </w:tc>
        <w:tc>
          <w:tcPr>
            <w:tcW w:w="5103" w:type="dxa"/>
            <w:vAlign w:val="center"/>
          </w:tcPr>
          <w:p w14:paraId="45E7690E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E63543" w14:paraId="6BCD972C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987335B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5103" w:type="dxa"/>
            <w:vAlign w:val="center"/>
          </w:tcPr>
          <w:p w14:paraId="12CA0925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E63543" w14:paraId="0E90CB2D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92D5ECE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5103" w:type="dxa"/>
            <w:vAlign w:val="center"/>
          </w:tcPr>
          <w:p w14:paraId="6C9AED5C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7371E4" w14:paraId="6E2D6D0A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3CF2E6D" w14:textId="54B41002" w:rsidR="00C837C5" w:rsidRPr="00E63543" w:rsidRDefault="00E16CD9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Perito principale e </w:t>
            </w:r>
            <w:r w:rsidR="00927555"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perito specializzato</w:t>
            </w:r>
          </w:p>
        </w:tc>
        <w:tc>
          <w:tcPr>
            <w:tcW w:w="5103" w:type="dxa"/>
          </w:tcPr>
          <w:p w14:paraId="1E34E477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7371E4" w14:paraId="21A8BF57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FBD013B" w14:textId="36AA72EA" w:rsidR="00C837C5" w:rsidRPr="00E63543" w:rsidRDefault="0092755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Perito principale</w:t>
            </w:r>
            <w:r w:rsidR="00C837C5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 (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cognome, nome, e</w:t>
            </w:r>
            <w:r w:rsidR="00C837C5" w:rsidRPr="00E63543">
              <w:rPr>
                <w:rFonts w:ascii="Arial" w:hAnsi="Arial" w:cs="Arial"/>
                <w:sz w:val="18"/>
                <w:szCs w:val="18"/>
                <w:lang w:val="it-CH"/>
              </w:rPr>
              <w:t>-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m</w:t>
            </w:r>
            <w:r w:rsidR="00C837C5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ail, 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t</w:t>
            </w:r>
            <w:r w:rsidR="00C837C5" w:rsidRPr="00E63543">
              <w:rPr>
                <w:rFonts w:ascii="Arial" w:hAnsi="Arial" w:cs="Arial"/>
                <w:sz w:val="18"/>
                <w:szCs w:val="18"/>
                <w:lang w:val="it-CH"/>
              </w:rPr>
              <w:t>el.)</w:t>
            </w:r>
          </w:p>
        </w:tc>
        <w:tc>
          <w:tcPr>
            <w:tcW w:w="5103" w:type="dxa"/>
            <w:vAlign w:val="center"/>
          </w:tcPr>
          <w:p w14:paraId="70E52426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7371E4" w14:paraId="5BD59B5F" w14:textId="77777777" w:rsidTr="00BC176A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1C1380E" w14:textId="57F4A893" w:rsidR="00C837C5" w:rsidRPr="00E63543" w:rsidRDefault="0092755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Perito specializzato </w:t>
            </w:r>
            <w:r w:rsidR="00C837C5" w:rsidRPr="00E63543">
              <w:rPr>
                <w:rFonts w:ascii="Arial" w:hAnsi="Arial" w:cs="Arial"/>
                <w:sz w:val="18"/>
                <w:szCs w:val="18"/>
                <w:lang w:val="it-CH"/>
              </w:rPr>
              <w:t>(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cognome, nome, e-mail, tel.</w:t>
            </w:r>
            <w:r w:rsidR="00C837C5" w:rsidRPr="00E63543">
              <w:rPr>
                <w:rFonts w:ascii="Arial" w:hAnsi="Arial" w:cs="Arial"/>
                <w:sz w:val="18"/>
                <w:szCs w:val="18"/>
                <w:lang w:val="it-CH"/>
              </w:rPr>
              <w:t>)</w:t>
            </w:r>
          </w:p>
        </w:tc>
        <w:tc>
          <w:tcPr>
            <w:tcW w:w="5103" w:type="dxa"/>
            <w:vAlign w:val="center"/>
          </w:tcPr>
          <w:p w14:paraId="4C906DEB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C176A" w:rsidRPr="007371E4" w14:paraId="711528EB" w14:textId="77777777" w:rsidTr="00BC176A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2CB684E6" w14:textId="08DA4C5B" w:rsidR="00BC176A" w:rsidRPr="00E63543" w:rsidRDefault="00FA73F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Rapporto finale e raccomandazione all’attenzione della </w:t>
            </w:r>
            <w:r w:rsidR="00BC176A"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S</w:t>
            </w: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EFR</w:t>
            </w:r>
            <w:r w:rsidR="00BC176A"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</w:tr>
      <w:tr w:rsidR="00C837C5" w:rsidRPr="007371E4" w14:paraId="32CC3144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3CFB682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5103" w:type="dxa"/>
          </w:tcPr>
          <w:p w14:paraId="62996BDF" w14:textId="77777777" w:rsidR="00C837C5" w:rsidRPr="00E63543" w:rsidRDefault="00C837C5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E63543" w14:paraId="66A8042E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E8ABCB7" w14:textId="77777777" w:rsidR="00C837C5" w:rsidRPr="00E63543" w:rsidRDefault="00C837C5" w:rsidP="00C837C5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5103" w:type="dxa"/>
            <w:vAlign w:val="center"/>
          </w:tcPr>
          <w:p w14:paraId="0B76AF78" w14:textId="77777777" w:rsidR="00C837C5" w:rsidRPr="00E63543" w:rsidRDefault="00C837C5" w:rsidP="00C837C5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  <w:p w14:paraId="63365327" w14:textId="77777777" w:rsidR="00C837C5" w:rsidRPr="00E63543" w:rsidRDefault="00C837C5" w:rsidP="00C837C5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  <w:p w14:paraId="3620E0BA" w14:textId="7414E93C" w:rsidR="00C837C5" w:rsidRPr="00D92194" w:rsidRDefault="006C7EF8" w:rsidP="00C837C5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92194">
              <w:rPr>
                <w:rFonts w:ascii="Arial" w:hAnsi="Arial" w:cs="Arial"/>
                <w:sz w:val="18"/>
                <w:szCs w:val="18"/>
              </w:rPr>
              <w:t>D</w:t>
            </w:r>
            <w:r w:rsidR="00FA73FC" w:rsidRPr="00D92194">
              <w:rPr>
                <w:rFonts w:ascii="Arial" w:hAnsi="Arial" w:cs="Arial"/>
                <w:sz w:val="18"/>
                <w:szCs w:val="18"/>
              </w:rPr>
              <w:t>enomina</w:t>
            </w:r>
            <w:r w:rsidRPr="00D92194">
              <w:rPr>
                <w:rFonts w:ascii="Arial" w:hAnsi="Arial" w:cs="Arial"/>
                <w:sz w:val="18"/>
                <w:szCs w:val="18"/>
              </w:rPr>
              <w:t>zione</w:t>
            </w:r>
            <w:r w:rsidR="00FA73FC" w:rsidRPr="00D92194">
              <w:rPr>
                <w:rFonts w:ascii="Arial" w:hAnsi="Arial" w:cs="Arial"/>
                <w:sz w:val="18"/>
                <w:szCs w:val="18"/>
              </w:rPr>
              <w:t xml:space="preserve"> file</w:t>
            </w:r>
            <w:r w:rsidR="00C837C5" w:rsidRPr="00D92194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65A0614" w14:textId="77777777" w:rsidR="00C837C5" w:rsidRPr="00D92194" w:rsidRDefault="00C837C5" w:rsidP="00C837C5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92194">
              <w:rPr>
                <w:rFonts w:ascii="Arial" w:hAnsi="Arial" w:cs="Arial"/>
                <w:sz w:val="18"/>
                <w:szCs w:val="18"/>
              </w:rPr>
              <w:t>B19-444_Holzbau_Bern_Schlussbericht_07032019</w:t>
            </w:r>
          </w:p>
        </w:tc>
      </w:tr>
      <w:tr w:rsidR="00C837C5" w:rsidRPr="00E63543" w14:paraId="3BA33F38" w14:textId="77777777" w:rsidTr="00BC176A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6B54D86" w14:textId="69143D77" w:rsidR="00C837C5" w:rsidRPr="00E63543" w:rsidDel="00970BEF" w:rsidRDefault="00C837C5" w:rsidP="00C837C5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Dat</w:t>
            </w:r>
            <w:r w:rsidR="00FA73FC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a </w:t>
            </w:r>
            <w:r w:rsidR="00FA73FC"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rapporto finale</w:t>
            </w:r>
          </w:p>
        </w:tc>
        <w:tc>
          <w:tcPr>
            <w:tcW w:w="5103" w:type="dxa"/>
            <w:vAlign w:val="center"/>
          </w:tcPr>
          <w:p w14:paraId="046BEE57" w14:textId="77777777" w:rsidR="00C837C5" w:rsidRPr="00E63543" w:rsidRDefault="00C837C5" w:rsidP="00C837C5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C837C5" w:rsidRPr="007371E4" w14:paraId="2CDF63DC" w14:textId="77777777" w:rsidTr="003F78E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0BD295B" w14:textId="40B9643F" w:rsidR="00C837C5" w:rsidRPr="00E63543" w:rsidRDefault="00C837C5" w:rsidP="00C837C5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Ele</w:t>
            </w:r>
            <w:r w:rsidR="00045634"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nco elettronico dei destinatari</w:t>
            </w:r>
          </w:p>
        </w:tc>
        <w:tc>
          <w:tcPr>
            <w:tcW w:w="5103" w:type="dxa"/>
            <w:vAlign w:val="center"/>
          </w:tcPr>
          <w:p w14:paraId="73E82BA6" w14:textId="0E031EA5" w:rsidR="00C837C5" w:rsidRPr="00E63543" w:rsidRDefault="00045634" w:rsidP="00C837C5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Periti, direzione della scuola</w:t>
            </w:r>
            <w:r w:rsidR="00C837C5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, 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rappresentante SEFRI</w:t>
            </w:r>
            <w:r w:rsidR="00C837C5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 (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responsabile di progetto, segreteria SEFRI</w:t>
            </w:r>
            <w:r w:rsidR="00C837C5" w:rsidRPr="00E63543">
              <w:rPr>
                <w:rFonts w:ascii="Arial" w:hAnsi="Arial" w:cs="Arial"/>
                <w:sz w:val="18"/>
                <w:szCs w:val="18"/>
                <w:lang w:val="it-CH"/>
              </w:rPr>
              <w:t>)</w:t>
            </w:r>
          </w:p>
        </w:tc>
      </w:tr>
    </w:tbl>
    <w:p w14:paraId="1106CB29" w14:textId="350756C2" w:rsidR="00347243" w:rsidRPr="00E63543" w:rsidRDefault="00D605B6" w:rsidP="00347243">
      <w:pPr>
        <w:spacing w:line="240" w:lineRule="auto"/>
        <w:jc w:val="left"/>
        <w:rPr>
          <w:rFonts w:ascii="Arial" w:hAnsi="Arial" w:cs="Arial"/>
          <w:lang w:val="it-CH"/>
        </w:rPr>
      </w:pPr>
      <w:r w:rsidRPr="00E63543">
        <w:rPr>
          <w:rFonts w:ascii="Arial" w:hAnsi="Arial" w:cs="Arial"/>
          <w:lang w:val="it-CH"/>
        </w:rPr>
        <w:br w:type="page"/>
      </w:r>
      <w:bookmarkStart w:id="14" w:name="_Hlk509912167"/>
    </w:p>
    <w:p w14:paraId="75980FF0" w14:textId="67FFA55A" w:rsidR="00ED651E" w:rsidRPr="00A66266" w:rsidRDefault="003A5EA2" w:rsidP="003A5EA2">
      <w:pPr>
        <w:pStyle w:val="Paragraphedeliste"/>
        <w:numPr>
          <w:ilvl w:val="0"/>
          <w:numId w:val="42"/>
        </w:numPr>
        <w:spacing w:line="240" w:lineRule="auto"/>
        <w:jc w:val="left"/>
        <w:rPr>
          <w:rFonts w:ascii="Arial" w:hAnsi="Arial" w:cs="Arial"/>
          <w:b/>
          <w:bCs/>
          <w:sz w:val="24"/>
          <w:szCs w:val="24"/>
          <w:lang w:val="it-CH"/>
        </w:rPr>
      </w:pPr>
      <w:r w:rsidRPr="00A66266">
        <w:rPr>
          <w:rFonts w:ascii="Arial" w:hAnsi="Arial" w:cs="Arial"/>
          <w:b/>
          <w:bCs/>
          <w:sz w:val="24"/>
          <w:szCs w:val="24"/>
          <w:lang w:val="it-CH"/>
        </w:rPr>
        <w:lastRenderedPageBreak/>
        <w:t xml:space="preserve">Sintesi (parte testuale) dei periti sui criteri </w:t>
      </w:r>
      <w:r w:rsidR="004B23FD" w:rsidRPr="00A66266">
        <w:rPr>
          <w:rFonts w:ascii="Arial" w:hAnsi="Arial" w:cs="Arial"/>
          <w:b/>
          <w:bCs/>
          <w:sz w:val="24"/>
          <w:szCs w:val="24"/>
          <w:lang w:val="it-CH"/>
        </w:rPr>
        <w:t xml:space="preserve">determinanti </w:t>
      </w:r>
      <w:r w:rsidRPr="00A66266">
        <w:rPr>
          <w:rFonts w:ascii="Arial" w:hAnsi="Arial" w:cs="Arial"/>
          <w:b/>
          <w:bCs/>
          <w:sz w:val="24"/>
          <w:szCs w:val="24"/>
          <w:lang w:val="it-CH"/>
        </w:rPr>
        <w:t xml:space="preserve">e </w:t>
      </w:r>
      <w:r w:rsidR="00910259" w:rsidRPr="00A66266">
        <w:rPr>
          <w:rFonts w:ascii="Arial" w:hAnsi="Arial" w:cs="Arial"/>
          <w:b/>
          <w:bCs/>
          <w:sz w:val="24"/>
          <w:szCs w:val="24"/>
          <w:lang w:val="it-CH"/>
        </w:rPr>
        <w:t xml:space="preserve">sulle </w:t>
      </w:r>
      <w:r w:rsidR="00ED651E" w:rsidRPr="00A66266">
        <w:rPr>
          <w:rFonts w:ascii="Arial" w:hAnsi="Arial" w:cs="Arial"/>
          <w:b/>
          <w:bCs/>
          <w:sz w:val="24"/>
          <w:szCs w:val="24"/>
          <w:lang w:val="it-CH"/>
        </w:rPr>
        <w:t>modifiche nell’offerta formativa</w:t>
      </w:r>
      <w:r w:rsidRPr="00A66266">
        <w:rPr>
          <w:rFonts w:ascii="Arial" w:hAnsi="Arial" w:cs="Arial"/>
          <w:b/>
          <w:bCs/>
          <w:sz w:val="24"/>
          <w:szCs w:val="24"/>
          <w:lang w:val="it-CH"/>
        </w:rPr>
        <w:t xml:space="preserve"> adottate dalla scuola </w:t>
      </w:r>
      <w:r w:rsidR="00ED651E" w:rsidRPr="00A66266">
        <w:rPr>
          <w:rFonts w:ascii="Arial" w:hAnsi="Arial" w:cs="Arial"/>
          <w:b/>
          <w:bCs/>
          <w:sz w:val="24"/>
          <w:szCs w:val="24"/>
          <w:lang w:val="it-CH"/>
        </w:rPr>
        <w:t>(sulla base dell’autodichiarazione)</w:t>
      </w:r>
    </w:p>
    <w:p w14:paraId="57B0EFCF" w14:textId="77777777" w:rsidR="00ED651E" w:rsidRPr="00E63543" w:rsidRDefault="00ED651E" w:rsidP="00ED651E">
      <w:pPr>
        <w:pStyle w:val="Paragraphedeliste"/>
        <w:spacing w:line="240" w:lineRule="auto"/>
        <w:jc w:val="left"/>
        <w:rPr>
          <w:rFonts w:ascii="Arial" w:hAnsi="Arial" w:cs="Arial"/>
          <w:b/>
          <w:bCs/>
          <w:lang w:val="it-CH"/>
        </w:rPr>
      </w:pPr>
    </w:p>
    <w:p w14:paraId="3631E40F" w14:textId="06FA234E" w:rsidR="00ED651E" w:rsidRPr="00E63543" w:rsidRDefault="00ED651E" w:rsidP="00ED651E">
      <w:pPr>
        <w:spacing w:line="240" w:lineRule="auto"/>
        <w:ind w:left="360"/>
        <w:jc w:val="left"/>
        <w:rPr>
          <w:rFonts w:ascii="Arial" w:hAnsi="Arial" w:cs="Arial"/>
          <w:i/>
          <w:iCs/>
          <w:lang w:val="it-CH"/>
        </w:rPr>
      </w:pPr>
      <w:r w:rsidRPr="00E63543">
        <w:rPr>
          <w:rFonts w:ascii="Arial" w:hAnsi="Arial" w:cs="Arial"/>
          <w:i/>
          <w:iCs/>
          <w:lang w:val="it-CH"/>
        </w:rPr>
        <w:t>Testo:</w:t>
      </w:r>
    </w:p>
    <w:p w14:paraId="3E02421C" w14:textId="77AF03C3" w:rsidR="00ED651E" w:rsidRPr="00E63543" w:rsidRDefault="00ED651E" w:rsidP="00ED651E">
      <w:pPr>
        <w:spacing w:line="240" w:lineRule="auto"/>
        <w:jc w:val="left"/>
        <w:rPr>
          <w:rFonts w:ascii="Arial" w:hAnsi="Arial" w:cs="Arial"/>
          <w:lang w:val="it-CH"/>
        </w:rPr>
      </w:pPr>
      <w:r w:rsidRPr="00E63543">
        <w:rPr>
          <w:rFonts w:ascii="Arial" w:hAnsi="Arial" w:cs="Arial"/>
          <w:lang w:val="it-CH"/>
        </w:rPr>
        <w:br w:type="page"/>
      </w:r>
    </w:p>
    <w:p w14:paraId="4CACAE5F" w14:textId="77777777" w:rsidR="00D933FF" w:rsidRPr="00E63543" w:rsidRDefault="00D933FF" w:rsidP="00C837C5">
      <w:pPr>
        <w:pStyle w:val="Paragraphedeliste"/>
        <w:numPr>
          <w:ilvl w:val="0"/>
          <w:numId w:val="40"/>
        </w:numPr>
        <w:spacing w:line="240" w:lineRule="auto"/>
        <w:jc w:val="left"/>
        <w:rPr>
          <w:rFonts w:ascii="Arial" w:hAnsi="Arial" w:cs="Arial"/>
          <w:b/>
          <w:sz w:val="22"/>
          <w:szCs w:val="22"/>
          <w:lang w:val="it-CH"/>
        </w:rPr>
        <w:sectPr w:rsidR="00D933FF" w:rsidRPr="00E63543" w:rsidSect="00576F2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134" w:header="510" w:footer="510" w:gutter="0"/>
          <w:cols w:space="708"/>
          <w:titlePg/>
          <w:docGrid w:linePitch="360"/>
        </w:sect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74"/>
      </w:tblGrid>
      <w:tr w:rsidR="00ED651E" w:rsidRPr="00E63543" w14:paraId="4BBCBB43" w14:textId="77777777" w:rsidTr="00ED050E">
        <w:tc>
          <w:tcPr>
            <w:tcW w:w="12474" w:type="dxa"/>
          </w:tcPr>
          <w:p w14:paraId="1D25BC7D" w14:textId="3C8176F9" w:rsidR="00ED651E" w:rsidRPr="000C04E5" w:rsidRDefault="00ED651E" w:rsidP="00ED050E">
            <w:pPr>
              <w:spacing w:line="240" w:lineRule="auto"/>
              <w:ind w:left="426"/>
              <w:jc w:val="left"/>
              <w:rPr>
                <w:rFonts w:ascii="Arial" w:hAnsi="Arial" w:cs="Arial"/>
                <w:b/>
                <w:sz w:val="24"/>
                <w:szCs w:val="24"/>
                <w:lang w:val="it-CH"/>
              </w:rPr>
            </w:pPr>
            <w:bookmarkStart w:id="15" w:name="_Hlk130807515"/>
            <w:bookmarkStart w:id="16" w:name="_Toc27658539"/>
            <w:r w:rsidRPr="000C04E5">
              <w:rPr>
                <w:rFonts w:ascii="Arial" w:hAnsi="Arial" w:cs="Arial"/>
                <w:b/>
                <w:sz w:val="24"/>
                <w:szCs w:val="24"/>
                <w:lang w:val="it-CH"/>
              </w:rPr>
              <w:lastRenderedPageBreak/>
              <w:t xml:space="preserve">b)   Valutazione dei periti </w:t>
            </w:r>
          </w:p>
        </w:tc>
      </w:tr>
      <w:bookmarkEnd w:id="15"/>
    </w:tbl>
    <w:p w14:paraId="2268C77E" w14:textId="77777777" w:rsidR="00ED651E" w:rsidRPr="00E63543" w:rsidRDefault="00ED651E" w:rsidP="00ED651E">
      <w:pPr>
        <w:rPr>
          <w:highlight w:val="yellow"/>
          <w:lang w:val="it-CH"/>
        </w:rPr>
      </w:pPr>
    </w:p>
    <w:p w14:paraId="28B9F18F" w14:textId="67C02CFA" w:rsidR="00ED651E" w:rsidRPr="00E63543" w:rsidRDefault="00ED651E" w:rsidP="00ED651E">
      <w:pPr>
        <w:ind w:left="680"/>
        <w:rPr>
          <w:rFonts w:ascii="Arial" w:hAnsi="Arial" w:cs="Arial"/>
          <w:b/>
          <w:sz w:val="24"/>
          <w:szCs w:val="24"/>
          <w:lang w:val="it-CH"/>
        </w:rPr>
      </w:pPr>
      <w:r w:rsidRPr="000C04E5">
        <w:rPr>
          <w:rFonts w:ascii="Arial" w:hAnsi="Arial" w:cs="Arial"/>
          <w:b/>
          <w:sz w:val="22"/>
          <w:szCs w:val="22"/>
          <w:lang w:val="it-CH"/>
        </w:rPr>
        <w:t xml:space="preserve">         </w:t>
      </w:r>
      <w:r w:rsidRPr="000C04E5">
        <w:rPr>
          <w:rFonts w:ascii="Arial" w:hAnsi="Arial" w:cs="Arial"/>
          <w:b/>
          <w:sz w:val="24"/>
          <w:szCs w:val="24"/>
          <w:lang w:val="it-CH"/>
        </w:rPr>
        <w:t xml:space="preserve">b1) Criteri </w:t>
      </w:r>
      <w:r w:rsidR="004B23FD">
        <w:rPr>
          <w:rFonts w:ascii="Arial" w:hAnsi="Arial" w:cs="Arial"/>
          <w:b/>
          <w:sz w:val="24"/>
          <w:szCs w:val="24"/>
          <w:lang w:val="it-CH"/>
        </w:rPr>
        <w:t xml:space="preserve">determinanti </w:t>
      </w:r>
      <w:r w:rsidRPr="000C04E5">
        <w:rPr>
          <w:rFonts w:ascii="Arial" w:hAnsi="Arial" w:cs="Arial"/>
          <w:b/>
          <w:sz w:val="24"/>
          <w:szCs w:val="24"/>
          <w:lang w:val="it-CH"/>
        </w:rPr>
        <w:t>(sulla base dell’elenco dei documenti da presentare)</w:t>
      </w:r>
    </w:p>
    <w:p w14:paraId="0B8C357C" w14:textId="77777777" w:rsidR="00ED651E" w:rsidRPr="00E63543" w:rsidRDefault="00ED651E" w:rsidP="00ED651E">
      <w:pPr>
        <w:rPr>
          <w:lang w:val="it-CH"/>
        </w:rPr>
      </w:pPr>
    </w:p>
    <w:p w14:paraId="2065629E" w14:textId="20ED89F2" w:rsidR="00D933FF" w:rsidRPr="00E63543" w:rsidRDefault="00D933FF" w:rsidP="00D933FF">
      <w:pPr>
        <w:pStyle w:val="Titre2"/>
        <w:rPr>
          <w:lang w:val="it-CH"/>
        </w:rPr>
      </w:pPr>
      <w:r w:rsidRPr="00E63543">
        <w:rPr>
          <w:lang w:val="it-CH"/>
        </w:rPr>
        <w:t>A.1</w:t>
      </w:r>
      <w:r w:rsidRPr="00E63543">
        <w:rPr>
          <w:lang w:val="it-CH"/>
        </w:rPr>
        <w:tab/>
      </w:r>
      <w:r w:rsidR="00C53AD5" w:rsidRPr="00E63543">
        <w:rPr>
          <w:lang w:val="it-CH"/>
        </w:rPr>
        <w:t>Cantone in cui ha sede la scuola</w:t>
      </w:r>
      <w:bookmarkEnd w:id="16"/>
    </w:p>
    <w:tbl>
      <w:tblPr>
        <w:tblW w:w="1418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2479"/>
      </w:tblGrid>
      <w:tr w:rsidR="007365C3" w:rsidRPr="007371E4" w14:paraId="096BE65A" w14:textId="77777777" w:rsidTr="007365C3">
        <w:trPr>
          <w:cantSplit/>
          <w:trHeight w:val="378"/>
        </w:trPr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C84F819" w14:textId="66BF3D80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442ED9D5" w14:textId="77777777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46798DE" w14:textId="77777777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5606A58" w14:textId="77777777" w:rsidR="007365C3" w:rsidRPr="00E63543" w:rsidRDefault="007365C3" w:rsidP="00D933F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EDC88CF" w14:textId="67551BBC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12479" w:type="dxa"/>
            <w:vMerge w:val="restart"/>
            <w:shd w:val="clear" w:color="auto" w:fill="D9D9D9" w:themeFill="background1" w:themeFillShade="D9"/>
          </w:tcPr>
          <w:p w14:paraId="6D795B0B" w14:textId="13C21F70" w:rsidR="007365C3" w:rsidRPr="00E63543" w:rsidRDefault="007365C3" w:rsidP="00D933F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A.1</w:t>
            </w: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Il Cantone in cui ha sede la scuola valuta il fabbisogno riguardo al ciclo di formazione in questione ed esprime un parere sulla domanda di riconoscimento.</w:t>
            </w:r>
          </w:p>
        </w:tc>
      </w:tr>
      <w:tr w:rsidR="007365C3" w:rsidRPr="007371E4" w14:paraId="68B84069" w14:textId="77777777" w:rsidTr="007365C3">
        <w:trPr>
          <w:cantSplit/>
          <w:trHeight w:val="390"/>
        </w:trPr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B70C897" w14:textId="77777777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2479" w:type="dxa"/>
            <w:vMerge/>
            <w:shd w:val="clear" w:color="auto" w:fill="D9D9D9" w:themeFill="background1" w:themeFillShade="D9"/>
          </w:tcPr>
          <w:p w14:paraId="00CBFDAF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7371E4" w14:paraId="1A9872BD" w14:textId="77777777" w:rsidTr="007365C3">
        <w:trPr>
          <w:cantSplit/>
          <w:trHeight w:val="390"/>
        </w:trPr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F8BE3D7" w14:textId="77777777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2479" w:type="dxa"/>
            <w:vMerge/>
            <w:shd w:val="clear" w:color="auto" w:fill="D9D9D9" w:themeFill="background1" w:themeFillShade="D9"/>
          </w:tcPr>
          <w:p w14:paraId="34B0BE4B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E63543" w14:paraId="7306C2D2" w14:textId="77777777" w:rsidTr="007365C3">
        <w:trPr>
          <w:cantSplit/>
          <w:trHeight w:val="701"/>
        </w:trPr>
        <w:tc>
          <w:tcPr>
            <w:tcW w:w="1701" w:type="dxa"/>
            <w:tcBorders>
              <w:top w:val="single" w:sz="4" w:space="0" w:color="auto"/>
              <w:tl2br w:val="nil"/>
            </w:tcBorders>
            <w:shd w:val="clear" w:color="auto" w:fill="FFFF00"/>
          </w:tcPr>
          <w:p w14:paraId="657688EF" w14:textId="77777777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A.1.2</w:t>
            </w:r>
          </w:p>
          <w:p w14:paraId="0F703595" w14:textId="1D728BD9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principale</w:t>
            </w:r>
          </w:p>
        </w:tc>
        <w:tc>
          <w:tcPr>
            <w:tcW w:w="1247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EC4592A" w14:textId="4E702612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Dall’accordo di prestazioni con il Cantone e/o da altri documenti è possibile capire:</w:t>
            </w:r>
          </w:p>
          <w:p w14:paraId="2D9D7767" w14:textId="421477D2" w:rsidR="007365C3" w:rsidRPr="00E63543" w:rsidRDefault="007365C3" w:rsidP="00D933FF">
            <w:pPr>
              <w:pStyle w:val="Paragraphedeliste"/>
              <w:numPr>
                <w:ilvl w:val="0"/>
                <w:numId w:val="12"/>
              </w:numPr>
              <w:spacing w:line="240" w:lineRule="auto"/>
              <w:ind w:left="357" w:hanging="357"/>
              <w:contextualSpacing w:val="0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in che modo è regolamentata la vigilanza del Cantone sulla scuola specializzata superiore in questione conformemente all’articolo 29 capoverso 5 LFPr;</w:t>
            </w:r>
          </w:p>
          <w:p w14:paraId="0CFA676A" w14:textId="574F251F" w:rsidR="007365C3" w:rsidRPr="00E63543" w:rsidRDefault="007365C3" w:rsidP="00D933FF">
            <w:pPr>
              <w:pStyle w:val="Paragraphedeliste"/>
              <w:numPr>
                <w:ilvl w:val="0"/>
                <w:numId w:val="12"/>
              </w:numPr>
              <w:spacing w:line="240" w:lineRule="auto"/>
              <w:ind w:left="357" w:hanging="357"/>
              <w:contextualSpacing w:val="0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se e su quale base il Cantone partecipa al finanziamento del ciclo di formazione (p. es. ASSS).</w:t>
            </w:r>
          </w:p>
        </w:tc>
      </w:tr>
      <w:tr w:rsidR="007365C3" w:rsidRPr="00E63543" w14:paraId="5304AA2C" w14:textId="77777777" w:rsidTr="007365C3">
        <w:trPr>
          <w:cantSplit/>
          <w:trHeight w:val="227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56CF184" w14:textId="55926A50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12479" w:type="dxa"/>
            <w:tcBorders>
              <w:bottom w:val="single" w:sz="4" w:space="0" w:color="auto"/>
            </w:tcBorders>
            <w:shd w:val="clear" w:color="auto" w:fill="auto"/>
          </w:tcPr>
          <w:p w14:paraId="1F7A3F47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E63543" w14:paraId="7752C965" w14:textId="77777777" w:rsidTr="007365C3">
        <w:trPr>
          <w:cantSplit/>
          <w:trHeight w:val="227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501449B" w14:textId="11D37801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2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1DA5B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3E050ECB" w14:textId="4F91F476" w:rsidR="00D933FF" w:rsidRDefault="00D933FF" w:rsidP="00D933FF">
      <w:pPr>
        <w:pStyle w:val="Titre2"/>
        <w:rPr>
          <w:lang w:val="it-CH"/>
        </w:rPr>
      </w:pPr>
      <w:bookmarkStart w:id="17" w:name="_Toc27658545"/>
    </w:p>
    <w:p w14:paraId="2D5C4549" w14:textId="47DAC302" w:rsidR="007365C3" w:rsidRDefault="007365C3" w:rsidP="007365C3">
      <w:pPr>
        <w:rPr>
          <w:lang w:val="it-CH"/>
        </w:rPr>
      </w:pPr>
    </w:p>
    <w:p w14:paraId="2E77F420" w14:textId="4ADD45A4" w:rsidR="007365C3" w:rsidRDefault="007365C3" w:rsidP="007365C3">
      <w:pPr>
        <w:rPr>
          <w:lang w:val="it-CH"/>
        </w:rPr>
      </w:pPr>
    </w:p>
    <w:p w14:paraId="25C59280" w14:textId="77777777" w:rsidR="007365C3" w:rsidRPr="007365C3" w:rsidRDefault="007365C3" w:rsidP="007365C3">
      <w:pPr>
        <w:rPr>
          <w:lang w:val="it-CH"/>
        </w:rPr>
      </w:pPr>
    </w:p>
    <w:p w14:paraId="63155930" w14:textId="6811FAA0" w:rsidR="00D933FF" w:rsidRPr="00E63543" w:rsidRDefault="00D933FF" w:rsidP="00D933FF">
      <w:pPr>
        <w:pStyle w:val="Titre2"/>
        <w:rPr>
          <w:lang w:val="it-CH"/>
        </w:rPr>
      </w:pPr>
      <w:r w:rsidRPr="00E63543">
        <w:rPr>
          <w:lang w:val="it-CH"/>
        </w:rPr>
        <w:t>C.1</w:t>
      </w:r>
      <w:r w:rsidRPr="00E63543">
        <w:rPr>
          <w:lang w:val="it-CH"/>
        </w:rPr>
        <w:tab/>
        <w:t>Qualifi</w:t>
      </w:r>
      <w:r w:rsidR="006C26AF" w:rsidRPr="00E63543">
        <w:rPr>
          <w:lang w:val="it-CH"/>
        </w:rPr>
        <w:t>che dei responsabili</w:t>
      </w:r>
      <w:bookmarkEnd w:id="17"/>
    </w:p>
    <w:tbl>
      <w:tblPr>
        <w:tblW w:w="1418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12476"/>
      </w:tblGrid>
      <w:tr w:rsidR="007365C3" w:rsidRPr="007371E4" w14:paraId="7AFA28A0" w14:textId="77777777" w:rsidTr="007365C3">
        <w:trPr>
          <w:cantSplit/>
          <w:trHeight w:val="378"/>
        </w:trPr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50B5F4D" w14:textId="4F36BEEF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6053F725" w14:textId="77777777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03D2F0B" w14:textId="77777777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642825B" w14:textId="77777777" w:rsidR="007365C3" w:rsidRPr="00E63543" w:rsidRDefault="007365C3" w:rsidP="00D933F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08F89DE" w14:textId="6F78674A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12476" w:type="dxa"/>
            <w:vMerge w:val="restart"/>
            <w:shd w:val="clear" w:color="auto" w:fill="D9D9D9" w:themeFill="background1" w:themeFillShade="D9"/>
          </w:tcPr>
          <w:p w14:paraId="6DA8D4F3" w14:textId="5A095A8E" w:rsidR="007365C3" w:rsidRPr="00E63543" w:rsidRDefault="007365C3" w:rsidP="00D933F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C.1</w:t>
            </w: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I responsabili </w:t>
            </w: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(direzione scolastica, direzione del ciclo di formazione) </w:t>
            </w:r>
            <w:r w:rsidRPr="000C04E5">
              <w:rPr>
                <w:rFonts w:ascii="Arial" w:hAnsi="Arial" w:cs="Arial"/>
                <w:b/>
                <w:sz w:val="18"/>
                <w:szCs w:val="18"/>
                <w:lang w:val="it-CH"/>
              </w:rPr>
              <w:t>dispongono</w:t>
            </w: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di qualifiche professionali e di conduzione specifiche.</w:t>
            </w:r>
          </w:p>
          <w:p w14:paraId="00FE5D2D" w14:textId="77777777" w:rsidR="007365C3" w:rsidRPr="00E63543" w:rsidRDefault="007365C3" w:rsidP="00D933F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</w:p>
          <w:p w14:paraId="3949343B" w14:textId="77777777" w:rsidR="007365C3" w:rsidRPr="00E63543" w:rsidRDefault="007365C3" w:rsidP="00D933F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7365C3" w:rsidRPr="007371E4" w14:paraId="559FF95E" w14:textId="77777777" w:rsidTr="007365C3">
        <w:trPr>
          <w:cantSplit/>
          <w:trHeight w:val="390"/>
        </w:trPr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9F57417" w14:textId="77777777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2476" w:type="dxa"/>
            <w:vMerge/>
            <w:shd w:val="clear" w:color="auto" w:fill="D9D9D9" w:themeFill="background1" w:themeFillShade="D9"/>
          </w:tcPr>
          <w:p w14:paraId="08737AD7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7371E4" w14:paraId="3837FB29" w14:textId="77777777" w:rsidTr="007365C3">
        <w:trPr>
          <w:cantSplit/>
          <w:trHeight w:val="390"/>
        </w:trPr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52E7BEA" w14:textId="77777777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2476" w:type="dxa"/>
            <w:vMerge/>
            <w:shd w:val="clear" w:color="auto" w:fill="D9D9D9" w:themeFill="background1" w:themeFillShade="D9"/>
          </w:tcPr>
          <w:p w14:paraId="1354A803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7371E4" w14:paraId="24D84FA1" w14:textId="77777777" w:rsidTr="007365C3">
        <w:trPr>
          <w:cantSplit/>
          <w:trHeight w:val="454"/>
        </w:trPr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FFFF00"/>
          </w:tcPr>
          <w:p w14:paraId="56AB3899" w14:textId="77777777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C.1.1</w:t>
            </w:r>
          </w:p>
          <w:p w14:paraId="01A72438" w14:textId="3BC6E8D6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principale</w:t>
            </w:r>
          </w:p>
        </w:tc>
        <w:tc>
          <w:tcPr>
            <w:tcW w:w="124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4253BA2" w14:textId="6445E772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La direzione scolastica vanta comprovate competenze in ambito dirigenziale e di gestione della formazione.</w:t>
            </w:r>
          </w:p>
        </w:tc>
      </w:tr>
      <w:tr w:rsidR="007365C3" w:rsidRPr="00E63543" w14:paraId="4FF515AD" w14:textId="77777777" w:rsidTr="007365C3">
        <w:trPr>
          <w:cantSplit/>
          <w:trHeight w:val="70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973A3AA" w14:textId="69F5D636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12476" w:type="dxa"/>
            <w:tcBorders>
              <w:bottom w:val="single" w:sz="4" w:space="0" w:color="auto"/>
            </w:tcBorders>
            <w:shd w:val="clear" w:color="auto" w:fill="auto"/>
          </w:tcPr>
          <w:p w14:paraId="045A71E0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E63543" w14:paraId="5E5DCD83" w14:textId="77777777" w:rsidTr="007365C3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84D64D8" w14:textId="4807AEE0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26187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7371E4" w14:paraId="42D92C1A" w14:textId="77777777" w:rsidTr="007365C3">
        <w:trPr>
          <w:cantSplit/>
          <w:trHeight w:val="380"/>
        </w:trPr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FFFF00"/>
          </w:tcPr>
          <w:p w14:paraId="4FA2043D" w14:textId="491423FA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lastRenderedPageBreak/>
              <w:t>C.1.2</w:t>
            </w:r>
          </w:p>
          <w:p w14:paraId="15897659" w14:textId="07C775EA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principale</w:t>
            </w:r>
          </w:p>
        </w:tc>
        <w:tc>
          <w:tcPr>
            <w:tcW w:w="124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58DF42C" w14:textId="466D1F03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La direzione del ciclo di formazione possiede un titolo del livello terziario.</w:t>
            </w:r>
          </w:p>
        </w:tc>
      </w:tr>
      <w:tr w:rsidR="007365C3" w:rsidRPr="00E63543" w14:paraId="53B75240" w14:textId="77777777" w:rsidTr="007365C3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07DA795" w14:textId="1506AA34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12476" w:type="dxa"/>
            <w:tcBorders>
              <w:bottom w:val="single" w:sz="4" w:space="0" w:color="auto"/>
            </w:tcBorders>
            <w:shd w:val="clear" w:color="auto" w:fill="auto"/>
          </w:tcPr>
          <w:p w14:paraId="0F92B335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E63543" w14:paraId="1FCA0E4A" w14:textId="77777777" w:rsidTr="007365C3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ADB3732" w14:textId="5374460D" w:rsidR="007365C3" w:rsidRPr="00E63543" w:rsidRDefault="007365C3" w:rsidP="00C64AC0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139C2" w14:textId="77777777" w:rsidR="007365C3" w:rsidRPr="00E63543" w:rsidRDefault="007365C3" w:rsidP="00C64AC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7371E4" w14:paraId="29DF47F4" w14:textId="77777777" w:rsidTr="007365C3">
        <w:trPr>
          <w:cantSplit/>
          <w:trHeight w:val="454"/>
        </w:trPr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FFFF00"/>
          </w:tcPr>
          <w:p w14:paraId="2592F62A" w14:textId="77777777" w:rsidR="007365C3" w:rsidRPr="00E63543" w:rsidRDefault="007365C3" w:rsidP="00C64AC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C.1.3</w:t>
            </w:r>
          </w:p>
          <w:p w14:paraId="11FA7577" w14:textId="7E8D2414" w:rsidR="007365C3" w:rsidRPr="00E63543" w:rsidRDefault="007365C3" w:rsidP="00C64AC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principale +perito specializzato</w:t>
            </w:r>
          </w:p>
        </w:tc>
        <w:tc>
          <w:tcPr>
            <w:tcW w:w="124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078FF4A" w14:textId="6D551938" w:rsidR="007365C3" w:rsidRPr="00E63543" w:rsidRDefault="007365C3" w:rsidP="00C64AC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La direzione del ciclo di formazione dispone di qualifiche comprovate e competenze specifiche per quanto riguarda la strategia formativa.</w:t>
            </w:r>
          </w:p>
        </w:tc>
      </w:tr>
      <w:tr w:rsidR="007365C3" w:rsidRPr="00E63543" w14:paraId="29201B1F" w14:textId="77777777" w:rsidTr="007365C3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5D81E2D" w14:textId="16B375C3" w:rsidR="007365C3" w:rsidRPr="00E63543" w:rsidRDefault="007365C3" w:rsidP="00C64AC0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12476" w:type="dxa"/>
            <w:tcBorders>
              <w:bottom w:val="single" w:sz="4" w:space="0" w:color="auto"/>
            </w:tcBorders>
            <w:shd w:val="clear" w:color="auto" w:fill="auto"/>
          </w:tcPr>
          <w:p w14:paraId="7F0A8992" w14:textId="77777777" w:rsidR="007365C3" w:rsidRPr="00E63543" w:rsidRDefault="007365C3" w:rsidP="00C64AC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E63543" w14:paraId="1A197EF6" w14:textId="77777777" w:rsidTr="007365C3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FBD3E11" w14:textId="20CCBE0A" w:rsidR="007365C3" w:rsidRPr="00E63543" w:rsidRDefault="007365C3" w:rsidP="00C64AC0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2E8CB" w14:textId="77777777" w:rsidR="007365C3" w:rsidRPr="00E63543" w:rsidRDefault="007365C3" w:rsidP="00C64AC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7371E4" w14:paraId="72EE9A2F" w14:textId="77777777" w:rsidTr="007365C3">
        <w:trPr>
          <w:cantSplit/>
          <w:trHeight w:val="494"/>
        </w:trPr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FFFF00"/>
          </w:tcPr>
          <w:p w14:paraId="5F286D18" w14:textId="77777777" w:rsidR="007365C3" w:rsidRPr="00E63543" w:rsidRDefault="007365C3" w:rsidP="00C64AC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C.1.4</w:t>
            </w:r>
          </w:p>
          <w:p w14:paraId="2CEE27BB" w14:textId="5549FD22" w:rsidR="007365C3" w:rsidRPr="00E63543" w:rsidRDefault="007365C3" w:rsidP="00C64AC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principale</w:t>
            </w:r>
          </w:p>
        </w:tc>
        <w:tc>
          <w:tcPr>
            <w:tcW w:w="124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7770DFF" w14:textId="71282C45" w:rsidR="007365C3" w:rsidRPr="00E63543" w:rsidRDefault="007365C3" w:rsidP="00C64AC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Il gruppo dei responsabili vanta competenze comprovate e conformi al livello nei settori pedagogia professionale, metodologia e didattica, sviluppo del curriculum e gestione della qualità.</w:t>
            </w:r>
          </w:p>
        </w:tc>
      </w:tr>
      <w:tr w:rsidR="007365C3" w:rsidRPr="00E63543" w14:paraId="2808D4BD" w14:textId="77777777" w:rsidTr="007365C3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69DF137" w14:textId="5A8A4D33" w:rsidR="007365C3" w:rsidRPr="00E63543" w:rsidRDefault="007365C3" w:rsidP="00C64AC0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12476" w:type="dxa"/>
            <w:tcBorders>
              <w:bottom w:val="single" w:sz="4" w:space="0" w:color="auto"/>
            </w:tcBorders>
            <w:shd w:val="clear" w:color="auto" w:fill="auto"/>
          </w:tcPr>
          <w:p w14:paraId="343B9370" w14:textId="77777777" w:rsidR="007365C3" w:rsidRPr="00E63543" w:rsidRDefault="007365C3" w:rsidP="00C64AC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E63543" w14:paraId="781D0831" w14:textId="77777777" w:rsidTr="007365C3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5D60E67" w14:textId="3576D3FC" w:rsidR="007365C3" w:rsidRPr="00E63543" w:rsidRDefault="007365C3" w:rsidP="00C64AC0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38B04" w14:textId="77777777" w:rsidR="007365C3" w:rsidRPr="00E63543" w:rsidRDefault="007365C3" w:rsidP="00C64AC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0CD04148" w14:textId="77777777" w:rsidR="00D933FF" w:rsidRPr="00E63543" w:rsidRDefault="00D933FF" w:rsidP="00D933FF">
      <w:pPr>
        <w:pStyle w:val="Titre2"/>
        <w:rPr>
          <w:lang w:val="it-CH"/>
        </w:rPr>
      </w:pPr>
      <w:bookmarkStart w:id="18" w:name="_Toc27658546"/>
    </w:p>
    <w:p w14:paraId="2C6515D7" w14:textId="1D0AC646" w:rsidR="00D933FF" w:rsidRPr="00E63543" w:rsidRDefault="00D933FF" w:rsidP="00D933FF">
      <w:pPr>
        <w:pStyle w:val="Titre2"/>
        <w:rPr>
          <w:lang w:val="it-CH"/>
        </w:rPr>
      </w:pPr>
      <w:r w:rsidRPr="00E63543">
        <w:rPr>
          <w:lang w:val="it-CH"/>
        </w:rPr>
        <w:t>C.2</w:t>
      </w:r>
      <w:r w:rsidRPr="00E63543">
        <w:rPr>
          <w:lang w:val="it-CH"/>
        </w:rPr>
        <w:tab/>
        <w:t>Qualifi</w:t>
      </w:r>
      <w:r w:rsidR="007F4042" w:rsidRPr="00E63543">
        <w:rPr>
          <w:lang w:val="it-CH"/>
        </w:rPr>
        <w:t>che dei docenti</w:t>
      </w:r>
      <w:bookmarkEnd w:id="18"/>
    </w:p>
    <w:tbl>
      <w:tblPr>
        <w:tblW w:w="1418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12476"/>
      </w:tblGrid>
      <w:tr w:rsidR="007365C3" w:rsidRPr="007371E4" w14:paraId="1CCF675B" w14:textId="77777777" w:rsidTr="007365C3">
        <w:trPr>
          <w:cantSplit/>
          <w:trHeight w:val="378"/>
        </w:trPr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D0392CD" w14:textId="442C4DDD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4D239711" w14:textId="77777777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96743C9" w14:textId="77777777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9A06357" w14:textId="77777777" w:rsidR="007365C3" w:rsidRPr="00E63543" w:rsidRDefault="007365C3" w:rsidP="00D933F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90FDAF8" w14:textId="0E666F10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12476" w:type="dxa"/>
            <w:vMerge w:val="restart"/>
            <w:shd w:val="clear" w:color="auto" w:fill="D9D9D9" w:themeFill="background1" w:themeFillShade="D9"/>
          </w:tcPr>
          <w:p w14:paraId="5050382E" w14:textId="3C4DD4C9" w:rsidR="007365C3" w:rsidRPr="00E63543" w:rsidRDefault="007365C3" w:rsidP="00D933F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C.2</w:t>
            </w: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I docenti soddisfano i requisiti dell’articolo </w:t>
            </w: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13 OERic-SSS (tenuto conto delle disposizioni transitorie dell’art. 24 cpv. 4 OERic-SSS) per quanto riguarda le qualifiche specialistiche, didattiche e di pedagogia professionale.</w:t>
            </w:r>
          </w:p>
          <w:p w14:paraId="30881F9E" w14:textId="77777777" w:rsidR="007365C3" w:rsidRPr="00E63543" w:rsidRDefault="007365C3" w:rsidP="00D933F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</w:p>
        </w:tc>
      </w:tr>
      <w:tr w:rsidR="007365C3" w:rsidRPr="007371E4" w14:paraId="373CD45A" w14:textId="77777777" w:rsidTr="007365C3">
        <w:trPr>
          <w:cantSplit/>
          <w:trHeight w:val="390"/>
        </w:trPr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BBCBD0A" w14:textId="77777777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2476" w:type="dxa"/>
            <w:vMerge/>
            <w:shd w:val="clear" w:color="auto" w:fill="D9D9D9" w:themeFill="background1" w:themeFillShade="D9"/>
          </w:tcPr>
          <w:p w14:paraId="72ACFE33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7371E4" w14:paraId="60CC431B" w14:textId="77777777" w:rsidTr="007365C3">
        <w:trPr>
          <w:cantSplit/>
          <w:trHeight w:val="390"/>
        </w:trPr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3AB5836" w14:textId="77777777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2476" w:type="dxa"/>
            <w:vMerge/>
            <w:shd w:val="clear" w:color="auto" w:fill="D9D9D9" w:themeFill="background1" w:themeFillShade="D9"/>
          </w:tcPr>
          <w:p w14:paraId="4F63EF73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7371E4" w14:paraId="25FBB0D7" w14:textId="77777777" w:rsidTr="007365C3">
        <w:trPr>
          <w:cantSplit/>
          <w:trHeight w:val="454"/>
        </w:trPr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FFFF00"/>
          </w:tcPr>
          <w:p w14:paraId="173747BD" w14:textId="77777777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C.2.1</w:t>
            </w:r>
          </w:p>
          <w:p w14:paraId="3EC7EAD6" w14:textId="6C6B72FC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principale +perito specializzato</w:t>
            </w:r>
          </w:p>
        </w:tc>
        <w:tc>
          <w:tcPr>
            <w:tcW w:w="124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688F108" w14:textId="6B05513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I docenti possiedono un diploma universitario, un titolo della formazione professionale superiore o una qualifica equivalente nelle proprie materie d’insegnamento.</w:t>
            </w:r>
          </w:p>
        </w:tc>
      </w:tr>
      <w:tr w:rsidR="007365C3" w:rsidRPr="00E63543" w14:paraId="271C31D5" w14:textId="77777777" w:rsidTr="007365C3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3BBEB51" w14:textId="609B8B48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12476" w:type="dxa"/>
            <w:tcBorders>
              <w:bottom w:val="single" w:sz="4" w:space="0" w:color="auto"/>
            </w:tcBorders>
            <w:shd w:val="clear" w:color="auto" w:fill="auto"/>
          </w:tcPr>
          <w:p w14:paraId="1B3F59A5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E63543" w14:paraId="6FF42A27" w14:textId="77777777" w:rsidTr="007365C3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FB08C4C" w14:textId="28CD4160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32A3C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7371E4" w14:paraId="15DFE66B" w14:textId="77777777" w:rsidTr="007365C3">
        <w:trPr>
          <w:cantSplit/>
          <w:trHeight w:val="1984"/>
        </w:trPr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FFFF00"/>
          </w:tcPr>
          <w:p w14:paraId="05021D72" w14:textId="77777777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lastRenderedPageBreak/>
              <w:t>C.2.2</w:t>
            </w:r>
          </w:p>
          <w:p w14:paraId="3D305AE2" w14:textId="470F0CAA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principale +perito specializzato</w:t>
            </w:r>
          </w:p>
        </w:tc>
        <w:tc>
          <w:tcPr>
            <w:tcW w:w="124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9AD5C56" w14:textId="77777777" w:rsidR="007365C3" w:rsidRPr="00E63543" w:rsidRDefault="007365C3" w:rsidP="00387923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 xml:space="preserve">I docenti hanno svolto una formazione pedagogico-professionale e didattica: </w:t>
            </w:r>
          </w:p>
          <w:p w14:paraId="6ABC35F7" w14:textId="77777777" w:rsidR="007365C3" w:rsidRPr="00E63543" w:rsidRDefault="007365C3" w:rsidP="00387923">
            <w:pPr>
              <w:numPr>
                <w:ilvl w:val="0"/>
                <w:numId w:val="14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di 1800 ore di studio se operano a titolo principale (di norma più di 400 lezioni all’anno);</w:t>
            </w:r>
          </w:p>
          <w:p w14:paraId="516F460E" w14:textId="77777777" w:rsidR="007365C3" w:rsidRPr="00E63543" w:rsidRDefault="007365C3" w:rsidP="00387923">
            <w:pPr>
              <w:numPr>
                <w:ilvl w:val="0"/>
                <w:numId w:val="14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di 300 ore di studio se operano a titolo accessorio (di norma dalle 150 alle 400 lezioni all’anno).</w:t>
            </w:r>
          </w:p>
          <w:p w14:paraId="2F9EF11F" w14:textId="34DF748F" w:rsidR="007365C3" w:rsidRPr="00E63543" w:rsidRDefault="007365C3" w:rsidP="00387923">
            <w:pPr>
              <w:spacing w:line="240" w:lineRule="auto"/>
              <w:ind w:left="36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Sono determinanti le disposizioni cantonali.</w:t>
            </w:r>
          </w:p>
          <w:p w14:paraId="7F950A27" w14:textId="729FB861" w:rsidR="007365C3" w:rsidRPr="00E63543" w:rsidRDefault="007365C3" w:rsidP="00D933FF">
            <w:pPr>
              <w:spacing w:before="60"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Spiegazioni:</w:t>
            </w:r>
          </w:p>
          <w:p w14:paraId="13B36D7C" w14:textId="0E5B32E0" w:rsidR="007365C3" w:rsidRPr="00E63543" w:rsidRDefault="007365C3" w:rsidP="00D933FF">
            <w:pPr>
              <w:pStyle w:val="Paragraphedeliste"/>
              <w:numPr>
                <w:ilvl w:val="0"/>
                <w:numId w:val="41"/>
              </w:num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Le ore settimanali di cui al capoverso 4 dell’articolo 13 OERic-SSS sono lezioni che, secondo la prassi della SEFRI, durano tra i 45 e i 60 minuti a seconda dell’operatore.</w:t>
            </w:r>
          </w:p>
          <w:p w14:paraId="657BF680" w14:textId="4A2EC99D" w:rsidR="007365C3" w:rsidRPr="00E63543" w:rsidRDefault="007365C3" w:rsidP="00D933FF">
            <w:pPr>
              <w:pStyle w:val="Paragraphedeliste"/>
              <w:numPr>
                <w:ilvl w:val="0"/>
                <w:numId w:val="41"/>
              </w:num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Per i docenti che sono attivi in diversi cicli di formazione SSS dell’operatore di formazione vale la somma dei loro gradi occupazionali medi.</w:t>
            </w:r>
          </w:p>
          <w:p w14:paraId="5FAC7F24" w14:textId="449A5BED" w:rsidR="007365C3" w:rsidRPr="00E63543" w:rsidRDefault="007365C3" w:rsidP="00D933FF">
            <w:pPr>
              <w:pStyle w:val="Paragraphedeliste"/>
              <w:numPr>
                <w:ilvl w:val="0"/>
                <w:numId w:val="41"/>
              </w:num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Se la media delle ore di insegnamento è inferiore alle 4 ore settimanali non è richiesta alcuna formazione didattica o pedagogico-professionale.</w:t>
            </w:r>
          </w:p>
        </w:tc>
      </w:tr>
      <w:tr w:rsidR="007365C3" w:rsidRPr="00E63543" w14:paraId="2D2CA839" w14:textId="77777777" w:rsidTr="007365C3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99753DD" w14:textId="5C55444E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12476" w:type="dxa"/>
            <w:tcBorders>
              <w:bottom w:val="single" w:sz="4" w:space="0" w:color="auto"/>
            </w:tcBorders>
            <w:shd w:val="clear" w:color="auto" w:fill="auto"/>
          </w:tcPr>
          <w:p w14:paraId="4D791994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E63543" w14:paraId="00BFEA84" w14:textId="77777777" w:rsidTr="007365C3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53E5685" w14:textId="1ED19C2E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9EE8D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5D946C1E" w14:textId="77777777" w:rsidR="00D933FF" w:rsidRPr="00E63543" w:rsidRDefault="00D933FF" w:rsidP="00D933FF">
      <w:pPr>
        <w:pStyle w:val="Titre2"/>
        <w:rPr>
          <w:lang w:val="it-CH"/>
        </w:rPr>
      </w:pPr>
      <w:bookmarkStart w:id="19" w:name="_Toc27658548"/>
    </w:p>
    <w:p w14:paraId="2204B483" w14:textId="77777777" w:rsidR="00D933FF" w:rsidRPr="00E63543" w:rsidRDefault="00D933FF" w:rsidP="00D933FF">
      <w:pPr>
        <w:pStyle w:val="Titre2"/>
        <w:rPr>
          <w:lang w:val="it-CH"/>
        </w:rPr>
      </w:pPr>
    </w:p>
    <w:p w14:paraId="298DBCF7" w14:textId="6B33B606" w:rsidR="00D933FF" w:rsidRPr="00E63543" w:rsidRDefault="00D933FF" w:rsidP="00D933FF">
      <w:pPr>
        <w:pStyle w:val="Titre2"/>
        <w:rPr>
          <w:lang w:val="it-CH"/>
        </w:rPr>
      </w:pPr>
      <w:r w:rsidRPr="00E63543">
        <w:rPr>
          <w:lang w:val="it-CH"/>
        </w:rPr>
        <w:t>D.1</w:t>
      </w:r>
      <w:r w:rsidRPr="00E63543">
        <w:rPr>
          <w:lang w:val="it-CH"/>
        </w:rPr>
        <w:tab/>
      </w:r>
      <w:r w:rsidR="006D5395" w:rsidRPr="00E63543">
        <w:rPr>
          <w:lang w:val="it-CH"/>
        </w:rPr>
        <w:t>Garanzia e sviluppo della qualità</w:t>
      </w:r>
      <w:bookmarkEnd w:id="19"/>
    </w:p>
    <w:tbl>
      <w:tblPr>
        <w:tblW w:w="1418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12476"/>
      </w:tblGrid>
      <w:tr w:rsidR="007365C3" w:rsidRPr="007371E4" w14:paraId="705452C5" w14:textId="77777777" w:rsidTr="007365C3">
        <w:trPr>
          <w:cantSplit/>
          <w:trHeight w:val="378"/>
        </w:trPr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D970C20" w14:textId="6E10373A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66B8EA89" w14:textId="77777777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F0A6B79" w14:textId="77777777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DC9FBC4" w14:textId="77777777" w:rsidR="007365C3" w:rsidRPr="00E63543" w:rsidRDefault="007365C3" w:rsidP="00D933F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8CC5CE1" w14:textId="41DDC2C3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12476" w:type="dxa"/>
            <w:vMerge w:val="restart"/>
            <w:shd w:val="clear" w:color="auto" w:fill="D9D9D9" w:themeFill="background1" w:themeFillShade="D9"/>
          </w:tcPr>
          <w:p w14:paraId="1313F2F1" w14:textId="7F1D19FB" w:rsidR="007365C3" w:rsidRPr="00E63543" w:rsidRDefault="007365C3" w:rsidP="00D933F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D.1</w:t>
            </w: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La pianificazione, l’attuazione, la verifica e lo sviluppo del ciclo di formazione avvengono tramite una procedura standard per la garanzia e lo sviluppo della qualità</w:t>
            </w: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  <w:p w14:paraId="7F5BBACC" w14:textId="57A8D44A" w:rsidR="007365C3" w:rsidRPr="00E63543" w:rsidRDefault="007365C3" w:rsidP="00D933FF">
            <w:pPr>
              <w:spacing w:before="60"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  <w:r w:rsidRPr="00E63543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Questo modo di procedere aiuta l’operatore della formazione a soddisfare i requisiti del PQI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 (garanzia della qualità) e a migliorare costantemente l’offerta in base al fabbisogno (sviluppo della qualità).</w:t>
            </w:r>
          </w:p>
        </w:tc>
      </w:tr>
      <w:tr w:rsidR="007365C3" w:rsidRPr="007371E4" w14:paraId="1D187B95" w14:textId="77777777" w:rsidTr="007365C3">
        <w:trPr>
          <w:cantSplit/>
          <w:trHeight w:val="390"/>
        </w:trPr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DF84A12" w14:textId="77777777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2476" w:type="dxa"/>
            <w:vMerge/>
            <w:shd w:val="clear" w:color="auto" w:fill="D9D9D9" w:themeFill="background1" w:themeFillShade="D9"/>
          </w:tcPr>
          <w:p w14:paraId="693E9424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7371E4" w14:paraId="2C1D1E75" w14:textId="77777777" w:rsidTr="007365C3">
        <w:trPr>
          <w:cantSplit/>
          <w:trHeight w:val="390"/>
        </w:trPr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F49C511" w14:textId="77777777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2476" w:type="dxa"/>
            <w:vMerge/>
            <w:shd w:val="clear" w:color="auto" w:fill="D9D9D9" w:themeFill="background1" w:themeFillShade="D9"/>
          </w:tcPr>
          <w:p w14:paraId="5C19F105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7371E4" w14:paraId="15D175E5" w14:textId="77777777" w:rsidTr="007365C3">
        <w:trPr>
          <w:cantSplit/>
          <w:trHeight w:val="680"/>
        </w:trPr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FFFF00"/>
          </w:tcPr>
          <w:p w14:paraId="74264771" w14:textId="77777777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D.1.1</w:t>
            </w:r>
          </w:p>
          <w:p w14:paraId="7B8FAB30" w14:textId="4FCAAB32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principale +perito specializzato</w:t>
            </w:r>
          </w:p>
        </w:tc>
        <w:tc>
          <w:tcPr>
            <w:tcW w:w="124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1A75B6E" w14:textId="5D01000C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L’operatore della formazione lavora con una procedura standard per la garanzia e lo sviluppo della qualità. La procedura indica quali aspetti dell’offerta rilevanti per la qualità devono essere monitorati e gestiti, in che modo e con quali strumenti.</w:t>
            </w:r>
          </w:p>
        </w:tc>
      </w:tr>
      <w:tr w:rsidR="007365C3" w:rsidRPr="00E63543" w14:paraId="58A3CB60" w14:textId="77777777" w:rsidTr="007365C3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FA495EE" w14:textId="102C217C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12476" w:type="dxa"/>
            <w:tcBorders>
              <w:bottom w:val="single" w:sz="4" w:space="0" w:color="auto"/>
            </w:tcBorders>
            <w:shd w:val="clear" w:color="auto" w:fill="auto"/>
          </w:tcPr>
          <w:p w14:paraId="081886BC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E63543" w14:paraId="47BD5435" w14:textId="77777777" w:rsidTr="007365C3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EBDFF03" w14:textId="34BA867C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CE775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7371E4" w14:paraId="1C093717" w14:textId="77777777" w:rsidTr="007365C3">
        <w:trPr>
          <w:cantSplit/>
          <w:trHeight w:val="454"/>
        </w:trPr>
        <w:tc>
          <w:tcPr>
            <w:tcW w:w="1704" w:type="dxa"/>
            <w:tcBorders>
              <w:tl2br w:val="nil"/>
            </w:tcBorders>
            <w:shd w:val="clear" w:color="auto" w:fill="FFFF00"/>
          </w:tcPr>
          <w:p w14:paraId="45544B32" w14:textId="77777777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D.1.2</w:t>
            </w:r>
          </w:p>
          <w:p w14:paraId="4DD5A41D" w14:textId="0E2B89FC" w:rsidR="007365C3" w:rsidRPr="00E63543" w:rsidRDefault="007365C3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principale</w:t>
            </w:r>
          </w:p>
        </w:tc>
        <w:tc>
          <w:tcPr>
            <w:tcW w:w="12476" w:type="dxa"/>
            <w:shd w:val="clear" w:color="auto" w:fill="D9D9D9" w:themeFill="background1" w:themeFillShade="D9"/>
          </w:tcPr>
          <w:p w14:paraId="1805DC68" w14:textId="375DD108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Esiste una strategia di valutazione del ciclo di riferimento che definisce quali aspetti del ciclo devono essere esaminati, quando e con quali strumenti.</w:t>
            </w:r>
          </w:p>
        </w:tc>
      </w:tr>
      <w:tr w:rsidR="007365C3" w:rsidRPr="00E63543" w14:paraId="085F1E1A" w14:textId="77777777" w:rsidTr="007365C3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89339B6" w14:textId="038990D1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12476" w:type="dxa"/>
            <w:tcBorders>
              <w:bottom w:val="single" w:sz="4" w:space="0" w:color="auto"/>
            </w:tcBorders>
            <w:shd w:val="clear" w:color="auto" w:fill="auto"/>
          </w:tcPr>
          <w:p w14:paraId="3319B21E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365C3" w:rsidRPr="00E63543" w14:paraId="50680297" w14:textId="77777777" w:rsidTr="007365C3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4128B22" w14:textId="32FEDCC7" w:rsidR="007365C3" w:rsidRPr="00E63543" w:rsidRDefault="007365C3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08054" w14:textId="77777777" w:rsidR="007365C3" w:rsidRPr="00E63543" w:rsidRDefault="007365C3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41383F1C" w14:textId="77777777" w:rsidR="007B0EA5" w:rsidRPr="00E63543" w:rsidRDefault="007B0EA5" w:rsidP="00D933FF">
      <w:pPr>
        <w:pStyle w:val="Titre2"/>
        <w:rPr>
          <w:lang w:val="it-CH"/>
        </w:rPr>
      </w:pPr>
      <w:bookmarkStart w:id="20" w:name="_Toc27658551"/>
    </w:p>
    <w:p w14:paraId="25D9F05D" w14:textId="06A20DBD" w:rsidR="00D933FF" w:rsidRPr="00E63543" w:rsidRDefault="00D933FF" w:rsidP="00D933FF">
      <w:pPr>
        <w:pStyle w:val="Titre2"/>
        <w:rPr>
          <w:lang w:val="it-CH"/>
        </w:rPr>
      </w:pPr>
      <w:r w:rsidRPr="00E63543">
        <w:rPr>
          <w:lang w:val="it-CH"/>
        </w:rPr>
        <w:t>E.1</w:t>
      </w:r>
      <w:r w:rsidRPr="00E63543">
        <w:rPr>
          <w:lang w:val="it-CH"/>
        </w:rPr>
        <w:tab/>
      </w:r>
      <w:r w:rsidR="00685380" w:rsidRPr="00E63543">
        <w:rPr>
          <w:lang w:val="it-CH"/>
        </w:rPr>
        <w:t>Procedura di ammissione</w:t>
      </w:r>
      <w:bookmarkEnd w:id="20"/>
    </w:p>
    <w:tbl>
      <w:tblPr>
        <w:tblW w:w="1418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0495"/>
        <w:gridCol w:w="992"/>
        <w:gridCol w:w="992"/>
      </w:tblGrid>
      <w:tr w:rsidR="00631A5B" w:rsidRPr="00E63543" w14:paraId="4957C5AC" w14:textId="77777777" w:rsidTr="00631A5B">
        <w:trPr>
          <w:cantSplit/>
          <w:trHeight w:val="378"/>
        </w:trPr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4E6D56F" w14:textId="3416A96C" w:rsidR="00631A5B" w:rsidRPr="00E63543" w:rsidRDefault="009668E7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1696DF44" w14:textId="77777777" w:rsidR="00631A5B" w:rsidRPr="00E63543" w:rsidRDefault="00631A5B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4FFE24F" w14:textId="77777777" w:rsidR="00631A5B" w:rsidRPr="00E63543" w:rsidRDefault="00631A5B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799C9CA" w14:textId="77777777" w:rsidR="00631A5B" w:rsidRPr="00E63543" w:rsidRDefault="00631A5B" w:rsidP="00D933F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1DF2319" w14:textId="4F47EF4B" w:rsidR="00631A5B" w:rsidRPr="00E63543" w:rsidRDefault="007A307E" w:rsidP="00D933F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10495" w:type="dxa"/>
            <w:vMerge w:val="restart"/>
            <w:shd w:val="clear" w:color="auto" w:fill="D9D9D9" w:themeFill="background1" w:themeFillShade="D9"/>
          </w:tcPr>
          <w:p w14:paraId="28525252" w14:textId="5AB17BF9" w:rsidR="00631A5B" w:rsidRPr="00E63543" w:rsidRDefault="00631A5B" w:rsidP="00D933F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E.1</w:t>
            </w: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  <w:r w:rsidR="00685380"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La procedura di ammissione è disciplinata e attuata in base all’OERic-SSS e al PQI</w:t>
            </w: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.</w:t>
            </w:r>
          </w:p>
        </w:tc>
        <w:tc>
          <w:tcPr>
            <w:tcW w:w="1984" w:type="dxa"/>
            <w:gridSpan w:val="2"/>
            <w:shd w:val="clear" w:color="auto" w:fill="D9D9D9" w:themeFill="background1" w:themeFillShade="D9"/>
          </w:tcPr>
          <w:p w14:paraId="792CDE44" w14:textId="4DE07EE8" w:rsidR="00631A5B" w:rsidRPr="00E63543" w:rsidRDefault="009668E7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631A5B" w:rsidRPr="00E63543" w14:paraId="39F104AD" w14:textId="77777777" w:rsidTr="00631A5B">
        <w:trPr>
          <w:cantSplit/>
          <w:trHeight w:val="390"/>
        </w:trPr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74731C6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0495" w:type="dxa"/>
            <w:vMerge/>
            <w:shd w:val="clear" w:color="auto" w:fill="D9D9D9" w:themeFill="background1" w:themeFillShade="D9"/>
          </w:tcPr>
          <w:p w14:paraId="114D4E0D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DB80962" w14:textId="7E23ACD8" w:rsidR="00631A5B" w:rsidRPr="00E63543" w:rsidRDefault="00C57B55" w:rsidP="00D933F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84CEB6F" w14:textId="689B6A52" w:rsidR="00631A5B" w:rsidRPr="00E63543" w:rsidRDefault="004609DC" w:rsidP="00D933F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631A5B" w:rsidRPr="00E63543" w14:paraId="36C3546D" w14:textId="77777777" w:rsidTr="00631A5B">
        <w:trPr>
          <w:cantSplit/>
          <w:trHeight w:val="390"/>
        </w:trPr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E4D245B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0495" w:type="dxa"/>
            <w:vMerge/>
            <w:shd w:val="clear" w:color="auto" w:fill="D9D9D9" w:themeFill="background1" w:themeFillShade="D9"/>
          </w:tcPr>
          <w:p w14:paraId="2078AA27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50244DA5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BC3849E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631A5B" w:rsidRPr="00E63543" w14:paraId="336A0D9D" w14:textId="77777777" w:rsidTr="00631A5B">
        <w:trPr>
          <w:cantSplit/>
          <w:trHeight w:val="680"/>
        </w:trPr>
        <w:tc>
          <w:tcPr>
            <w:tcW w:w="1701" w:type="dxa"/>
            <w:tcBorders>
              <w:tl2br w:val="nil"/>
            </w:tcBorders>
            <w:shd w:val="clear" w:color="auto" w:fill="FFFF00"/>
          </w:tcPr>
          <w:p w14:paraId="7E8AA7D2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E.1.2</w:t>
            </w:r>
          </w:p>
          <w:p w14:paraId="28551568" w14:textId="78012596" w:rsidR="00631A5B" w:rsidRPr="00E63543" w:rsidRDefault="00F803AD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principale</w:t>
            </w:r>
          </w:p>
        </w:tc>
        <w:tc>
          <w:tcPr>
            <w:tcW w:w="10495" w:type="dxa"/>
            <w:shd w:val="clear" w:color="auto" w:fill="D9D9D9" w:themeFill="background1" w:themeFillShade="D9"/>
          </w:tcPr>
          <w:p w14:paraId="64421A1B" w14:textId="74FE2ADE" w:rsidR="008F77AA" w:rsidRPr="00E63543" w:rsidRDefault="008F77AA" w:rsidP="008F77A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Se il PQI prevede un esame attitudinale, quest’ultimo si svolge secondo le disposizioni pertinenti (nel ciclo di formazione da riconoscere).</w:t>
            </w:r>
          </w:p>
          <w:p w14:paraId="51308D3B" w14:textId="2B73B84A" w:rsidR="00631A5B" w:rsidRPr="00E63543" w:rsidRDefault="008F77AA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Esiste una procedura scritta per l’esame attitudinale</w:t>
            </w:r>
            <w:r w:rsidR="00631A5B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. 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I criteri di valutazione sono trasparenti</w:t>
            </w:r>
            <w:r w:rsidR="00631A5B" w:rsidRPr="00E63543">
              <w:rPr>
                <w:rFonts w:ascii="Arial" w:hAnsi="Arial" w:cs="Arial"/>
                <w:sz w:val="18"/>
                <w:szCs w:val="18"/>
                <w:lang w:val="it-CH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EA6E0D5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30C2165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631A5B" w:rsidRPr="00E63543" w14:paraId="3DD6BA35" w14:textId="77777777" w:rsidTr="00631A5B">
        <w:trPr>
          <w:cantSplit/>
          <w:trHeight w:val="227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699057F" w14:textId="4714AD30" w:rsidR="00631A5B" w:rsidRPr="00E63543" w:rsidRDefault="008F77AA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10495" w:type="dxa"/>
            <w:tcBorders>
              <w:bottom w:val="single" w:sz="4" w:space="0" w:color="auto"/>
            </w:tcBorders>
            <w:shd w:val="clear" w:color="auto" w:fill="auto"/>
          </w:tcPr>
          <w:p w14:paraId="37749B39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F73BB7E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5EC85D2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631A5B" w:rsidRPr="00E63543" w14:paraId="079A1FA2" w14:textId="77777777" w:rsidTr="00631A5B">
        <w:trPr>
          <w:cantSplit/>
          <w:trHeight w:val="227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1B252D3" w14:textId="6AF8BC63" w:rsidR="00631A5B" w:rsidRPr="00E63543" w:rsidRDefault="00CD0257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0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0651B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D3B1C6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57C128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631A5B" w:rsidRPr="00E63543" w14:paraId="3C6757FC" w14:textId="77777777" w:rsidTr="00631A5B">
        <w:trPr>
          <w:cantSplit/>
          <w:trHeight w:val="680"/>
        </w:trPr>
        <w:tc>
          <w:tcPr>
            <w:tcW w:w="1701" w:type="dxa"/>
            <w:tcBorders>
              <w:tl2br w:val="nil"/>
            </w:tcBorders>
            <w:shd w:val="clear" w:color="auto" w:fill="FFFF00"/>
          </w:tcPr>
          <w:p w14:paraId="3EBC4652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E.1.3</w:t>
            </w:r>
          </w:p>
          <w:p w14:paraId="57E281AB" w14:textId="6683673D" w:rsidR="00631A5B" w:rsidRPr="00E63543" w:rsidRDefault="00F803AD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principale</w:t>
            </w:r>
          </w:p>
        </w:tc>
        <w:tc>
          <w:tcPr>
            <w:tcW w:w="10495" w:type="dxa"/>
            <w:shd w:val="clear" w:color="auto" w:fill="D9D9D9" w:themeFill="background1" w:themeFillShade="D9"/>
          </w:tcPr>
          <w:p w14:paraId="476CB9F8" w14:textId="77777777" w:rsidR="00F703DF" w:rsidRPr="00E63543" w:rsidRDefault="00F703DF" w:rsidP="00F703D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Esiste una procedura scritta per la convalida degli apprendimenti acquisiti nell’ambito della formazione formale, non formale e informale (ammissione su dossier).</w:t>
            </w:r>
          </w:p>
          <w:p w14:paraId="27C5A693" w14:textId="31274A18" w:rsidR="00631A5B" w:rsidRPr="00E63543" w:rsidRDefault="00F703DF" w:rsidP="00F703D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Se nel PQI sono fissati i relativi criteri, questi ultimi costituiscono la base della procedura</w:t>
            </w:r>
            <w:r w:rsidR="00631A5B" w:rsidRPr="00E63543">
              <w:rPr>
                <w:rFonts w:ascii="Arial" w:hAnsi="Arial" w:cs="Arial"/>
                <w:sz w:val="18"/>
                <w:szCs w:val="18"/>
                <w:lang w:val="it-CH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494208E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1B1C88C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631A5B" w:rsidRPr="00E63543" w14:paraId="69ABCA90" w14:textId="77777777" w:rsidTr="00631A5B">
        <w:trPr>
          <w:cantSplit/>
          <w:trHeight w:val="227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3A73011" w14:textId="0FCE36CA" w:rsidR="00631A5B" w:rsidRPr="00E63543" w:rsidRDefault="008F77AA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10495" w:type="dxa"/>
            <w:tcBorders>
              <w:bottom w:val="single" w:sz="4" w:space="0" w:color="auto"/>
            </w:tcBorders>
            <w:shd w:val="clear" w:color="auto" w:fill="auto"/>
          </w:tcPr>
          <w:p w14:paraId="1FEBEDFE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915FFBE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C00E707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631A5B" w:rsidRPr="00E63543" w14:paraId="31FFD007" w14:textId="77777777" w:rsidTr="00631A5B">
        <w:trPr>
          <w:cantSplit/>
          <w:trHeight w:val="227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E86DA0A" w14:textId="7A05DDA0" w:rsidR="00631A5B" w:rsidRPr="00E63543" w:rsidRDefault="00CD0257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0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7A8C6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C26037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1DEDE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631A5B" w:rsidRPr="00E63543" w14:paraId="18E2401D" w14:textId="77777777" w:rsidTr="00631A5B">
        <w:trPr>
          <w:cantSplit/>
          <w:trHeight w:val="454"/>
        </w:trPr>
        <w:tc>
          <w:tcPr>
            <w:tcW w:w="1701" w:type="dxa"/>
            <w:tcBorders>
              <w:tl2br w:val="nil"/>
            </w:tcBorders>
            <w:shd w:val="clear" w:color="auto" w:fill="FFFF00"/>
          </w:tcPr>
          <w:p w14:paraId="3DDC6D2B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E.1.4</w:t>
            </w:r>
          </w:p>
          <w:p w14:paraId="4C54CF2E" w14:textId="10E0808F" w:rsidR="00631A5B" w:rsidRPr="00E63543" w:rsidRDefault="00F803AD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principale</w:t>
            </w:r>
          </w:p>
        </w:tc>
        <w:tc>
          <w:tcPr>
            <w:tcW w:w="10495" w:type="dxa"/>
            <w:shd w:val="clear" w:color="auto" w:fill="D9D9D9" w:themeFill="background1" w:themeFillShade="D9"/>
          </w:tcPr>
          <w:p w14:paraId="6C9CF944" w14:textId="78A4AB07" w:rsidR="00631A5B" w:rsidRPr="00E63543" w:rsidRDefault="00F703DF" w:rsidP="00D933FF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La procedura di ammissione è descritta nel regolamento degli studi, che stabilisce anche processi e competenze</w:t>
            </w:r>
            <w:r w:rsidR="00631A5B" w:rsidRPr="00E63543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D139293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2EAE865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631A5B" w:rsidRPr="00E63543" w14:paraId="7E07DB6D" w14:textId="77777777" w:rsidTr="00631A5B">
        <w:trPr>
          <w:cantSplit/>
          <w:trHeight w:val="227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AC24EB5" w14:textId="4BB0C3F9" w:rsidR="00631A5B" w:rsidRPr="00E63543" w:rsidRDefault="008F77AA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10495" w:type="dxa"/>
            <w:tcBorders>
              <w:bottom w:val="single" w:sz="4" w:space="0" w:color="auto"/>
            </w:tcBorders>
            <w:shd w:val="clear" w:color="auto" w:fill="auto"/>
          </w:tcPr>
          <w:p w14:paraId="4B525C1B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1A4564B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88F56F6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631A5B" w:rsidRPr="00E63543" w14:paraId="3F075B67" w14:textId="77777777" w:rsidTr="00631A5B">
        <w:trPr>
          <w:cantSplit/>
          <w:trHeight w:val="227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E79F06B" w14:textId="76DE47EC" w:rsidR="00631A5B" w:rsidRPr="00E63543" w:rsidRDefault="00CD0257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0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8EA3F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F67A0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073EF6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184A57CF" w14:textId="60539E57" w:rsidR="00D933FF" w:rsidRDefault="00D933FF" w:rsidP="00D933FF">
      <w:pPr>
        <w:pStyle w:val="Titre2"/>
        <w:rPr>
          <w:lang w:val="it-CH"/>
        </w:rPr>
      </w:pPr>
      <w:bookmarkStart w:id="21" w:name="_Toc27658552"/>
    </w:p>
    <w:p w14:paraId="07E14209" w14:textId="1E237A17" w:rsidR="007365C3" w:rsidRDefault="007365C3" w:rsidP="007365C3">
      <w:pPr>
        <w:rPr>
          <w:lang w:val="it-CH"/>
        </w:rPr>
      </w:pPr>
    </w:p>
    <w:p w14:paraId="520F9893" w14:textId="3B5D1F89" w:rsidR="007365C3" w:rsidRDefault="007365C3" w:rsidP="007365C3">
      <w:pPr>
        <w:rPr>
          <w:lang w:val="it-CH"/>
        </w:rPr>
      </w:pPr>
    </w:p>
    <w:p w14:paraId="7E8FA654" w14:textId="67ECE35E" w:rsidR="007365C3" w:rsidRDefault="007365C3" w:rsidP="007365C3">
      <w:pPr>
        <w:rPr>
          <w:lang w:val="it-CH"/>
        </w:rPr>
      </w:pPr>
    </w:p>
    <w:p w14:paraId="05DB7AEC" w14:textId="5007672E" w:rsidR="007365C3" w:rsidRDefault="007365C3" w:rsidP="007365C3">
      <w:pPr>
        <w:rPr>
          <w:lang w:val="it-CH"/>
        </w:rPr>
      </w:pPr>
    </w:p>
    <w:p w14:paraId="470E396F" w14:textId="07BE3C7B" w:rsidR="007365C3" w:rsidRDefault="007365C3" w:rsidP="007365C3">
      <w:pPr>
        <w:rPr>
          <w:lang w:val="it-CH"/>
        </w:rPr>
      </w:pPr>
    </w:p>
    <w:p w14:paraId="2822F667" w14:textId="77777777" w:rsidR="007365C3" w:rsidRPr="007365C3" w:rsidRDefault="007365C3" w:rsidP="007365C3">
      <w:pPr>
        <w:rPr>
          <w:lang w:val="it-CH"/>
        </w:rPr>
      </w:pPr>
    </w:p>
    <w:p w14:paraId="77176E6C" w14:textId="2638290F" w:rsidR="00D933FF" w:rsidRPr="00E63543" w:rsidRDefault="00D933FF" w:rsidP="00D933FF">
      <w:pPr>
        <w:pStyle w:val="Titre2"/>
        <w:rPr>
          <w:lang w:val="it-CH"/>
        </w:rPr>
      </w:pPr>
      <w:r w:rsidRPr="00E63543">
        <w:rPr>
          <w:lang w:val="it-CH"/>
        </w:rPr>
        <w:lastRenderedPageBreak/>
        <w:t>E.2</w:t>
      </w:r>
      <w:r w:rsidRPr="00E63543">
        <w:rPr>
          <w:lang w:val="it-CH"/>
        </w:rPr>
        <w:tab/>
      </w:r>
      <w:r w:rsidR="009144BD" w:rsidRPr="00E63543">
        <w:rPr>
          <w:lang w:val="it-CH"/>
        </w:rPr>
        <w:t>Ore di studio, forme d’insegnamento e componenti formative pratiche</w:t>
      </w:r>
      <w:bookmarkEnd w:id="21"/>
    </w:p>
    <w:tbl>
      <w:tblPr>
        <w:tblW w:w="1418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10492"/>
        <w:gridCol w:w="992"/>
        <w:gridCol w:w="992"/>
      </w:tblGrid>
      <w:tr w:rsidR="00631A5B" w:rsidRPr="00E63543" w14:paraId="01169235" w14:textId="77777777" w:rsidTr="00631A5B">
        <w:trPr>
          <w:cantSplit/>
          <w:trHeight w:val="378"/>
        </w:trPr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8F41759" w14:textId="7CA6D361" w:rsidR="00631A5B" w:rsidRPr="00E63543" w:rsidRDefault="009668E7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2730A3C0" w14:textId="77777777" w:rsidR="00631A5B" w:rsidRPr="00E63543" w:rsidRDefault="00631A5B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006BE3E" w14:textId="77777777" w:rsidR="00631A5B" w:rsidRPr="00E63543" w:rsidRDefault="00631A5B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DBCFA8E" w14:textId="77777777" w:rsidR="00631A5B" w:rsidRPr="00E63543" w:rsidRDefault="00631A5B" w:rsidP="00D933F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5E515F9" w14:textId="319B4601" w:rsidR="00631A5B" w:rsidRPr="00E63543" w:rsidRDefault="007A307E" w:rsidP="00D933F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10492" w:type="dxa"/>
            <w:vMerge w:val="restart"/>
            <w:shd w:val="clear" w:color="auto" w:fill="D9D9D9" w:themeFill="background1" w:themeFillShade="D9"/>
          </w:tcPr>
          <w:p w14:paraId="408892A7" w14:textId="26974989" w:rsidR="00631A5B" w:rsidRPr="00E63543" w:rsidRDefault="00631A5B" w:rsidP="00D933F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E.2</w:t>
            </w: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  <w:r w:rsidR="00510E0C"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 xml:space="preserve">Sono rispettati i requisiti </w:t>
            </w:r>
            <w:r w:rsidR="00510E0C"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dell’articolo </w:t>
            </w: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3 </w:t>
            </w:r>
            <w:r w:rsidR="009144BD"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OERic-SSS</w:t>
            </w: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</w:t>
            </w:r>
            <w:r w:rsidR="00510E0C"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e del PQI sulle ore di studio, le forma d’insegnamento e le componenti formative pratiche</w:t>
            </w: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1984" w:type="dxa"/>
            <w:gridSpan w:val="2"/>
            <w:shd w:val="clear" w:color="auto" w:fill="D9D9D9" w:themeFill="background1" w:themeFillShade="D9"/>
          </w:tcPr>
          <w:p w14:paraId="526ED60D" w14:textId="7173E6EC" w:rsidR="00631A5B" w:rsidRPr="00E63543" w:rsidRDefault="009668E7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631A5B" w:rsidRPr="00E63543" w14:paraId="6BB2CDEA" w14:textId="77777777" w:rsidTr="00631A5B">
        <w:trPr>
          <w:cantSplit/>
          <w:trHeight w:val="390"/>
        </w:trPr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9F3BACB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0492" w:type="dxa"/>
            <w:vMerge/>
            <w:shd w:val="clear" w:color="auto" w:fill="D9D9D9" w:themeFill="background1" w:themeFillShade="D9"/>
          </w:tcPr>
          <w:p w14:paraId="7651D8C8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CF6708F" w14:textId="675ACF45" w:rsidR="00631A5B" w:rsidRPr="00E63543" w:rsidRDefault="00C57B55" w:rsidP="00D933F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548FA2F" w14:textId="251F9362" w:rsidR="00631A5B" w:rsidRPr="00E63543" w:rsidRDefault="004609DC" w:rsidP="00D933F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631A5B" w:rsidRPr="00E63543" w14:paraId="631DB01E" w14:textId="77777777" w:rsidTr="00631A5B">
        <w:trPr>
          <w:cantSplit/>
          <w:trHeight w:val="390"/>
        </w:trPr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59278FA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0492" w:type="dxa"/>
            <w:vMerge/>
            <w:shd w:val="clear" w:color="auto" w:fill="D9D9D9" w:themeFill="background1" w:themeFillShade="D9"/>
          </w:tcPr>
          <w:p w14:paraId="1F37E91C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EF6AC4A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83C79E9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631A5B" w:rsidRPr="00E63543" w14:paraId="14B9120D" w14:textId="77777777" w:rsidTr="00631A5B">
        <w:trPr>
          <w:cantSplit/>
          <w:trHeight w:val="541"/>
        </w:trPr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FFFF00"/>
          </w:tcPr>
          <w:p w14:paraId="04FA4BE3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E.2.3</w:t>
            </w:r>
          </w:p>
          <w:p w14:paraId="113E06E7" w14:textId="09BCDB47" w:rsidR="00631A5B" w:rsidRPr="00E63543" w:rsidRDefault="00F803AD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principale</w:t>
            </w:r>
          </w:p>
        </w:tc>
        <w:tc>
          <w:tcPr>
            <w:tcW w:w="104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9B91AE" w14:textId="7B075416" w:rsidR="00631A5B" w:rsidRPr="00E63543" w:rsidRDefault="002447C5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Per i</w:t>
            </w:r>
            <w:r w:rsidR="002B6B5E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 cicli di formazione </w:t>
            </w:r>
            <w:r w:rsidR="00CD092A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che si svolgono 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parallelamente</w:t>
            </w:r>
            <w:r w:rsidR="002B6B5E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r w:rsidR="00CD092A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a </w:t>
            </w:r>
            <w:r w:rsidR="002B6B5E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un’attività </w:t>
            </w:r>
            <w:r w:rsidR="0018213C" w:rsidRPr="00E63543">
              <w:rPr>
                <w:rFonts w:ascii="Arial" w:hAnsi="Arial" w:cs="Arial"/>
                <w:sz w:val="18"/>
                <w:szCs w:val="18"/>
                <w:lang w:val="it-CH"/>
              </w:rPr>
              <w:t>professionale</w:t>
            </w:r>
            <w:r w:rsidR="004D658B" w:rsidRPr="00E63543">
              <w:rPr>
                <w:rFonts w:ascii="Arial" w:hAnsi="Arial" w:cs="Arial"/>
                <w:sz w:val="18"/>
                <w:szCs w:val="18"/>
                <w:lang w:val="it-CH"/>
              </w:rPr>
              <w:t>, l’operatore della formazione garantisce che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,</w:t>
            </w:r>
            <w:r w:rsidR="004D658B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 per l’intera durata della formazione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,</w:t>
            </w:r>
            <w:r w:rsidR="004D658B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il tasso d’occupazione del</w:t>
            </w:r>
            <w:r w:rsidR="002B6B5E" w:rsidRPr="00E63543">
              <w:rPr>
                <w:rFonts w:ascii="Arial" w:hAnsi="Arial" w:cs="Arial"/>
                <w:sz w:val="18"/>
                <w:szCs w:val="18"/>
                <w:lang w:val="it-CH"/>
              </w:rPr>
              <w:t>l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’</w:t>
            </w:r>
            <w:r w:rsidR="002B6B5E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attività </w:t>
            </w:r>
            <w:r w:rsidR="0018213C" w:rsidRPr="00E63543">
              <w:rPr>
                <w:rFonts w:ascii="Arial" w:hAnsi="Arial" w:cs="Arial"/>
                <w:sz w:val="18"/>
                <w:szCs w:val="18"/>
                <w:lang w:val="it-CH"/>
              </w:rPr>
              <w:t>professionale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r w:rsidR="00CD092A" w:rsidRPr="00E63543">
              <w:rPr>
                <w:rFonts w:ascii="Arial" w:hAnsi="Arial" w:cs="Arial"/>
                <w:sz w:val="18"/>
                <w:szCs w:val="18"/>
                <w:lang w:val="it-CH"/>
              </w:rPr>
              <w:t>svolt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a</w:t>
            </w:r>
            <w:r w:rsidR="00CD092A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r w:rsidR="002B6B5E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nel settore in questione 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è almeno del </w:t>
            </w:r>
            <w:r w:rsidR="00631A5B" w:rsidRPr="00E63543">
              <w:rPr>
                <w:rFonts w:ascii="Arial" w:hAnsi="Arial" w:cs="Arial"/>
                <w:sz w:val="18"/>
                <w:szCs w:val="18"/>
                <w:lang w:val="it-CH"/>
              </w:rPr>
              <w:t>50</w:t>
            </w:r>
            <w:r w:rsidR="002B6B5E" w:rsidRPr="00E63543">
              <w:rPr>
                <w:rFonts w:ascii="Arial" w:hAnsi="Arial" w:cs="Arial"/>
                <w:sz w:val="18"/>
                <w:szCs w:val="18"/>
                <w:lang w:val="it-CH"/>
              </w:rPr>
              <w:t> per cento</w:t>
            </w:r>
            <w:r w:rsidR="00631A5B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. </w:t>
            </w:r>
            <w:r w:rsidR="00955C2C" w:rsidRPr="00E63543">
              <w:rPr>
                <w:rFonts w:ascii="Arial" w:hAnsi="Arial" w:cs="Arial"/>
                <w:sz w:val="18"/>
                <w:szCs w:val="18"/>
                <w:lang w:val="it-CH"/>
              </w:rPr>
              <w:t>G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li u</w:t>
            </w:r>
            <w:r w:rsidR="00CD092A" w:rsidRPr="00E63543">
              <w:rPr>
                <w:rFonts w:ascii="Arial" w:hAnsi="Arial" w:cs="Arial"/>
                <w:sz w:val="18"/>
                <w:szCs w:val="18"/>
                <w:lang w:val="it-CH"/>
              </w:rPr>
              <w:t>lteriori requisiti previsti dal PQI</w:t>
            </w:r>
            <w:r w:rsidR="00955C2C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 vengono rispettati</w:t>
            </w:r>
            <w:r w:rsidR="00631A5B" w:rsidRPr="00E63543">
              <w:rPr>
                <w:rFonts w:ascii="Arial" w:hAnsi="Arial" w:cs="Arial"/>
                <w:sz w:val="18"/>
                <w:szCs w:val="18"/>
                <w:lang w:val="it-CH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23077CF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8711180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631A5B" w:rsidRPr="00E63543" w14:paraId="33FE017C" w14:textId="77777777" w:rsidTr="00631A5B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AF63931" w14:textId="59369351" w:rsidR="00631A5B" w:rsidRPr="00E63543" w:rsidRDefault="008F77AA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10492" w:type="dxa"/>
            <w:tcBorders>
              <w:bottom w:val="single" w:sz="4" w:space="0" w:color="auto"/>
            </w:tcBorders>
            <w:shd w:val="clear" w:color="auto" w:fill="auto"/>
          </w:tcPr>
          <w:p w14:paraId="72FCD6AD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8C4AECB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C729D00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631A5B" w:rsidRPr="00E63543" w14:paraId="627FBEC8" w14:textId="77777777" w:rsidTr="00631A5B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28BCEE2" w14:textId="10817C86" w:rsidR="00631A5B" w:rsidRPr="00E63543" w:rsidRDefault="00CD0257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0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C8FF7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7BC4BC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71725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631A5B" w:rsidRPr="00E63543" w14:paraId="2987A8DA" w14:textId="77777777" w:rsidTr="00631A5B">
        <w:trPr>
          <w:cantSplit/>
          <w:trHeight w:val="656"/>
        </w:trPr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FFFF00"/>
          </w:tcPr>
          <w:p w14:paraId="59C6DE6A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E.2.4</w:t>
            </w:r>
          </w:p>
          <w:p w14:paraId="3D4F6798" w14:textId="6113DB01" w:rsidR="00631A5B" w:rsidRPr="00E63543" w:rsidRDefault="00F803AD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principale</w:t>
            </w:r>
          </w:p>
        </w:tc>
        <w:tc>
          <w:tcPr>
            <w:tcW w:w="104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A45F8F4" w14:textId="293E635E" w:rsidR="00631A5B" w:rsidRPr="00E63543" w:rsidRDefault="00295E77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Viene rispettata la ripartizione delle ore di studio nelle componenti scolastiche secondo il PQI. </w:t>
            </w:r>
          </w:p>
          <w:p w14:paraId="596C6E19" w14:textId="16FDF82E" w:rsidR="00631A5B" w:rsidRPr="00E63543" w:rsidRDefault="00295E77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Nel curriculum viene riportata la ripartizione delle ore di studio semestrali e totali secondo le indicazioni del rispettivo PQI.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FC89D89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E504C30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631A5B" w:rsidRPr="00E63543" w14:paraId="186F72C6" w14:textId="77777777" w:rsidTr="00631A5B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4657DBF" w14:textId="444DFB3F" w:rsidR="00631A5B" w:rsidRPr="00E63543" w:rsidRDefault="00CD0257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</w:t>
            </w:r>
            <w:r w:rsidR="00631A5B" w:rsidRPr="00E63543">
              <w:rPr>
                <w:rFonts w:ascii="Arial" w:hAnsi="Arial" w:cs="Arial"/>
                <w:sz w:val="18"/>
                <w:szCs w:val="18"/>
                <w:lang w:val="it-CH"/>
              </w:rPr>
              <w:t>omment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i</w:t>
            </w:r>
          </w:p>
        </w:tc>
        <w:tc>
          <w:tcPr>
            <w:tcW w:w="10492" w:type="dxa"/>
            <w:tcBorders>
              <w:bottom w:val="single" w:sz="4" w:space="0" w:color="auto"/>
            </w:tcBorders>
            <w:shd w:val="clear" w:color="auto" w:fill="auto"/>
          </w:tcPr>
          <w:p w14:paraId="5495FE53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94A8C3F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BF31B69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631A5B" w:rsidRPr="00E63543" w14:paraId="736D9915" w14:textId="77777777" w:rsidTr="00631A5B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692D16D" w14:textId="65607A05" w:rsidR="00631A5B" w:rsidRPr="00E63543" w:rsidRDefault="00CD0257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0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8FE9D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CCB9D5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01F053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3ADF8964" w14:textId="77777777" w:rsidR="00D933FF" w:rsidRPr="00E63543" w:rsidRDefault="00D933FF" w:rsidP="007365C3">
      <w:pPr>
        <w:pStyle w:val="Titre2"/>
        <w:ind w:left="0" w:firstLine="0"/>
        <w:rPr>
          <w:lang w:val="it-CH"/>
        </w:rPr>
      </w:pPr>
      <w:bookmarkStart w:id="22" w:name="_Toc27658555"/>
    </w:p>
    <w:p w14:paraId="2CA69121" w14:textId="01216DEC" w:rsidR="00D933FF" w:rsidRPr="00E63543" w:rsidRDefault="00D933FF" w:rsidP="00D933FF">
      <w:pPr>
        <w:pStyle w:val="Titre2"/>
        <w:rPr>
          <w:lang w:val="it-CH"/>
        </w:rPr>
      </w:pPr>
      <w:r w:rsidRPr="00E63543">
        <w:rPr>
          <w:lang w:val="it-CH"/>
        </w:rPr>
        <w:t>F.1</w:t>
      </w:r>
      <w:r w:rsidRPr="00E63543">
        <w:rPr>
          <w:lang w:val="it-CH"/>
        </w:rPr>
        <w:tab/>
      </w:r>
      <w:r w:rsidR="00FA3249" w:rsidRPr="00E63543">
        <w:rPr>
          <w:lang w:val="it-CH"/>
        </w:rPr>
        <w:t>Requisiti di base del curriculum</w:t>
      </w:r>
      <w:bookmarkEnd w:id="22"/>
    </w:p>
    <w:tbl>
      <w:tblPr>
        <w:tblW w:w="1418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10492"/>
        <w:gridCol w:w="992"/>
        <w:gridCol w:w="992"/>
      </w:tblGrid>
      <w:tr w:rsidR="00631A5B" w:rsidRPr="00E63543" w14:paraId="2BEA29A7" w14:textId="77777777" w:rsidTr="00631A5B">
        <w:trPr>
          <w:cantSplit/>
          <w:trHeight w:val="378"/>
        </w:trPr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D1A63A0" w14:textId="00652EBC" w:rsidR="00631A5B" w:rsidRPr="00E63543" w:rsidRDefault="009668E7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486CB349" w14:textId="77777777" w:rsidR="00631A5B" w:rsidRPr="00E63543" w:rsidRDefault="00631A5B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D26E046" w14:textId="77777777" w:rsidR="00631A5B" w:rsidRPr="00E63543" w:rsidRDefault="00631A5B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7768E5C" w14:textId="77777777" w:rsidR="00631A5B" w:rsidRPr="00E63543" w:rsidRDefault="00631A5B" w:rsidP="00D933F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A402A5B" w14:textId="77777777" w:rsidR="00631A5B" w:rsidRPr="00E63543" w:rsidRDefault="00631A5B" w:rsidP="00D933F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AA58ABF" w14:textId="2818A419" w:rsidR="00631A5B" w:rsidRPr="00E63543" w:rsidRDefault="007A307E" w:rsidP="00D933F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10492" w:type="dxa"/>
            <w:vMerge w:val="restart"/>
            <w:shd w:val="clear" w:color="auto" w:fill="D9D9D9" w:themeFill="background1" w:themeFillShade="D9"/>
          </w:tcPr>
          <w:p w14:paraId="1BC8A93D" w14:textId="2828F2DA" w:rsidR="00631A5B" w:rsidRPr="00E63543" w:rsidRDefault="00631A5B" w:rsidP="00D933F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F.1</w:t>
            </w: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  <w:r w:rsidR="00793122"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Per quanto riguarda il curriculum (piano di formazione) l’operatore della formazione garantisce che vengano raggiunti gli obiettivi di formazione dell’OERic-SSS e acquisite le competenze operative del PQI</w:t>
            </w: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  <w:p w14:paraId="7C11598E" w14:textId="733EFC02" w:rsidR="00631A5B" w:rsidRPr="00E63543" w:rsidRDefault="00631A5B" w:rsidP="00D933FF">
            <w:pPr>
              <w:spacing w:before="120"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  <w:r w:rsidR="00D22878" w:rsidRPr="00E63543">
              <w:rPr>
                <w:rFonts w:ascii="Arial" w:hAnsi="Arial" w:cs="Arial"/>
                <w:sz w:val="18"/>
                <w:szCs w:val="18"/>
                <w:lang w:val="it-CH"/>
              </w:rPr>
              <w:t>La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r w:rsidR="00D22878"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strategia didattica</w:t>
            </w:r>
            <w:r w:rsidR="00D22878" w:rsidRPr="00E63543">
              <w:rPr>
                <w:rFonts w:ascii="Arial" w:hAnsi="Arial" w:cs="Arial"/>
                <w:bCs/>
                <w:sz w:val="18"/>
                <w:szCs w:val="18"/>
                <w:lang w:val="it-CH"/>
              </w:rPr>
              <w:t xml:space="preserve"> illustra in maniera chiara le riflessioni alla base del ciclo di formazione, nonché la gestione e l’organizzazione dell’insegnamento, e tiene conto di eventuali condizioni contenute nel PQI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.</w:t>
            </w:r>
          </w:p>
        </w:tc>
        <w:tc>
          <w:tcPr>
            <w:tcW w:w="1984" w:type="dxa"/>
            <w:gridSpan w:val="2"/>
            <w:shd w:val="clear" w:color="auto" w:fill="D9D9D9" w:themeFill="background1" w:themeFillShade="D9"/>
          </w:tcPr>
          <w:p w14:paraId="40A598F8" w14:textId="66671E7D" w:rsidR="00631A5B" w:rsidRPr="00E63543" w:rsidRDefault="009668E7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631A5B" w:rsidRPr="00E63543" w14:paraId="73333018" w14:textId="77777777" w:rsidTr="00631A5B">
        <w:trPr>
          <w:cantSplit/>
          <w:trHeight w:val="390"/>
        </w:trPr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14CB10D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0492" w:type="dxa"/>
            <w:vMerge/>
            <w:shd w:val="clear" w:color="auto" w:fill="D9D9D9" w:themeFill="background1" w:themeFillShade="D9"/>
          </w:tcPr>
          <w:p w14:paraId="06312135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5D3ADCC" w14:textId="0A8FF6C5" w:rsidR="00631A5B" w:rsidRPr="00E63543" w:rsidRDefault="00C57B55" w:rsidP="00D933F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4BF1FC9" w14:textId="2C19787C" w:rsidR="00631A5B" w:rsidRPr="00E63543" w:rsidRDefault="004609DC" w:rsidP="00D933F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631A5B" w:rsidRPr="00E63543" w14:paraId="4BDD3791" w14:textId="77777777" w:rsidTr="00631A5B">
        <w:trPr>
          <w:cantSplit/>
          <w:trHeight w:val="390"/>
        </w:trPr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DC8ECE7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0492" w:type="dxa"/>
            <w:vMerge/>
            <w:shd w:val="clear" w:color="auto" w:fill="D9D9D9" w:themeFill="background1" w:themeFillShade="D9"/>
          </w:tcPr>
          <w:p w14:paraId="703507D9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D7AF6EF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1600644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631A5B" w:rsidRPr="00E63543" w14:paraId="4EDC0167" w14:textId="77777777" w:rsidTr="00631A5B">
        <w:trPr>
          <w:cantSplit/>
          <w:trHeight w:val="469"/>
        </w:trPr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FFFF00"/>
          </w:tcPr>
          <w:p w14:paraId="00A99FDA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F.1.1</w:t>
            </w:r>
          </w:p>
          <w:p w14:paraId="06663070" w14:textId="785521FA" w:rsidR="00631A5B" w:rsidRPr="00E63543" w:rsidRDefault="00F803AD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 xml:space="preserve">Perito principale </w:t>
            </w:r>
            <w:r w:rsidR="00631A5B"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+</w:t>
            </w:r>
            <w:r w:rsidR="00F55565"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specializzato</w:t>
            </w:r>
          </w:p>
        </w:tc>
        <w:tc>
          <w:tcPr>
            <w:tcW w:w="104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95CDBAF" w14:textId="6155C41A" w:rsidR="00631A5B" w:rsidRPr="00E63543" w:rsidRDefault="0018213C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Il piano di formazione descrive gli obiettivi di formazione di cui all’articolo </w:t>
            </w:r>
            <w:r w:rsidR="00631A5B"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1 </w:t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OERic-SSS e le competenze operative del PQI in modo esauriente e adeguato al livello dei requisiti prestabilito</w:t>
            </w:r>
            <w:r w:rsidR="00631A5B" w:rsidRPr="00E63543">
              <w:rPr>
                <w:rFonts w:ascii="Arial" w:hAnsi="Arial" w:cs="Arial"/>
                <w:sz w:val="18"/>
                <w:szCs w:val="18"/>
                <w:lang w:val="it-CH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A6480E1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CB10A11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631A5B" w:rsidRPr="00E63543" w14:paraId="7811F60E" w14:textId="77777777" w:rsidTr="00631A5B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92EA68E" w14:textId="2875EF5F" w:rsidR="00631A5B" w:rsidRPr="00E63543" w:rsidRDefault="00793122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10492" w:type="dxa"/>
            <w:tcBorders>
              <w:bottom w:val="single" w:sz="4" w:space="0" w:color="auto"/>
            </w:tcBorders>
            <w:shd w:val="clear" w:color="auto" w:fill="auto"/>
          </w:tcPr>
          <w:p w14:paraId="3DB88322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A8B7841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3914BB4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631A5B" w:rsidRPr="00E63543" w14:paraId="5AFA8535" w14:textId="77777777" w:rsidTr="00631A5B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41963BB" w14:textId="273131BC" w:rsidR="00631A5B" w:rsidRPr="00E63543" w:rsidRDefault="00D22878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0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3E576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56A241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9B6EE7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631A5B" w:rsidRPr="00E63543" w14:paraId="219E508A" w14:textId="77777777" w:rsidTr="00631A5B">
        <w:trPr>
          <w:cantSplit/>
          <w:trHeight w:val="850"/>
        </w:trPr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FFFF00"/>
          </w:tcPr>
          <w:p w14:paraId="57D534AB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lastRenderedPageBreak/>
              <w:t>F.1.2</w:t>
            </w:r>
          </w:p>
          <w:p w14:paraId="29526BF9" w14:textId="321ECDA2" w:rsidR="00631A5B" w:rsidRPr="00E63543" w:rsidRDefault="00F803AD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 xml:space="preserve">Perito principale </w:t>
            </w:r>
            <w:r w:rsidR="00631A5B"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+</w:t>
            </w:r>
            <w:r w:rsidR="00F55565"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specializzato</w:t>
            </w:r>
          </w:p>
        </w:tc>
        <w:tc>
          <w:tcPr>
            <w:tcW w:w="104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A04FFDB" w14:textId="1828E760" w:rsidR="00631A5B" w:rsidRPr="00E63543" w:rsidRDefault="008140BC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L’elaborazione degli obiettivi di formazione e la trasmissione delle competenze operative da acquisire avvengono nel quadro di materie, moduli o altre forme didattiche adeguate e secondo temi e contenuti formativi strutturati e predefiniti. Il numero di ore di studio di questa programmazione didattica è riportato per ogni semestre e in maniera globale</w:t>
            </w:r>
            <w:r w:rsidR="00631A5B" w:rsidRPr="00E63543">
              <w:rPr>
                <w:rFonts w:ascii="Arial" w:hAnsi="Arial" w:cs="Arial"/>
                <w:sz w:val="18"/>
                <w:szCs w:val="18"/>
                <w:lang w:val="it-CH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CD84A94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0B1D752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631A5B" w:rsidRPr="00E63543" w14:paraId="3CC0A2B2" w14:textId="77777777" w:rsidTr="00631A5B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1847940" w14:textId="1D4CF562" w:rsidR="00631A5B" w:rsidRPr="00E63543" w:rsidRDefault="00793122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10492" w:type="dxa"/>
            <w:tcBorders>
              <w:bottom w:val="single" w:sz="4" w:space="0" w:color="auto"/>
            </w:tcBorders>
            <w:shd w:val="clear" w:color="auto" w:fill="auto"/>
          </w:tcPr>
          <w:p w14:paraId="622C7227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E241D34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A814855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631A5B" w:rsidRPr="00E63543" w14:paraId="3B85E657" w14:textId="77777777" w:rsidTr="00631A5B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52E5AE2" w14:textId="34A9E2E6" w:rsidR="00631A5B" w:rsidRPr="00E63543" w:rsidRDefault="00D22878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0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1703D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1B895D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166EA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631A5B" w:rsidRPr="00E63543" w14:paraId="3816A92D" w14:textId="77777777" w:rsidTr="00631A5B">
        <w:trPr>
          <w:cantSplit/>
          <w:trHeight w:val="378"/>
        </w:trPr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AE26E73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F.1.3</w:t>
            </w:r>
          </w:p>
          <w:p w14:paraId="7BB3F941" w14:textId="000D60AF" w:rsidR="00631A5B" w:rsidRPr="00E63543" w:rsidRDefault="00F803AD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principale</w:t>
            </w:r>
          </w:p>
        </w:tc>
        <w:tc>
          <w:tcPr>
            <w:tcW w:w="104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26E3DC1" w14:textId="54256E41" w:rsidR="00631A5B" w:rsidRPr="00E63543" w:rsidRDefault="008140BC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 xml:space="preserve">L’elaborazione di temi e contenuti si basa sugli obiettivi di apprendimento. Tutti gli obiettivi di apprendimento rientrano </w:t>
            </w:r>
            <w:r w:rsidR="005E3946" w:rsidRPr="00E63543">
              <w:rPr>
                <w:rFonts w:ascii="Arial" w:hAnsi="Arial" w:cs="Arial"/>
                <w:sz w:val="18"/>
                <w:szCs w:val="18"/>
                <w:lang w:val="it-CH"/>
              </w:rPr>
              <w:t>in una tassonomia</w:t>
            </w:r>
            <w:r w:rsidR="00631A5B" w:rsidRPr="00E63543">
              <w:rPr>
                <w:rFonts w:ascii="Arial" w:hAnsi="Arial" w:cs="Arial"/>
                <w:sz w:val="18"/>
                <w:szCs w:val="18"/>
                <w:lang w:val="it-CH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A43FACB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CF903E1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631A5B" w:rsidRPr="00E63543" w14:paraId="59ECCD45" w14:textId="77777777" w:rsidTr="00631A5B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8650667" w14:textId="2363B508" w:rsidR="00631A5B" w:rsidRPr="00E63543" w:rsidRDefault="00793122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10492" w:type="dxa"/>
            <w:tcBorders>
              <w:bottom w:val="single" w:sz="4" w:space="0" w:color="auto"/>
            </w:tcBorders>
            <w:shd w:val="clear" w:color="auto" w:fill="auto"/>
          </w:tcPr>
          <w:p w14:paraId="36B37C34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EB0A81E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A2E367A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631A5B" w:rsidRPr="00E63543" w14:paraId="673C3642" w14:textId="77777777" w:rsidTr="00631A5B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C8BC015" w14:textId="61F6D13C" w:rsidR="00631A5B" w:rsidRPr="00E63543" w:rsidRDefault="00D22878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0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4D4AC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6FABD0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1F48E4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631A5B" w:rsidRPr="00E63543" w14:paraId="283568B8" w14:textId="77777777" w:rsidTr="00631A5B">
        <w:trPr>
          <w:cantSplit/>
          <w:trHeight w:val="454"/>
        </w:trPr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FFFF00"/>
          </w:tcPr>
          <w:p w14:paraId="0BFA5D3E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sz w:val="18"/>
                <w:szCs w:val="18"/>
                <w:lang w:val="it-CH"/>
              </w:rPr>
              <w:t>F.1.4</w:t>
            </w:r>
          </w:p>
          <w:p w14:paraId="1ED7D025" w14:textId="5FD48A02" w:rsidR="00631A5B" w:rsidRPr="00E63543" w:rsidRDefault="00F803AD" w:rsidP="00D933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 xml:space="preserve">Perito principale </w:t>
            </w:r>
            <w:r w:rsidR="00631A5B"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+</w:t>
            </w:r>
            <w:r w:rsidR="00F55565" w:rsidRPr="00E63543"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  <w:t>perito specializzato</w:t>
            </w:r>
          </w:p>
        </w:tc>
        <w:tc>
          <w:tcPr>
            <w:tcW w:w="104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58CCE5" w14:textId="7EE497E0" w:rsidR="00631A5B" w:rsidRPr="00E63543" w:rsidRDefault="00C30195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L’interazione fra componenti formative scolastiche e pratiche è chiaramente illustrata nella strategia di trasferimento dei risultati (parte della strategia didattica)</w:t>
            </w:r>
            <w:r w:rsidR="00631A5B" w:rsidRPr="00E63543">
              <w:rPr>
                <w:rFonts w:ascii="Arial" w:hAnsi="Arial" w:cs="Arial"/>
                <w:sz w:val="18"/>
                <w:szCs w:val="18"/>
                <w:lang w:val="it-CH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1B94288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B3A5757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C67EB4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631A5B" w:rsidRPr="00E63543" w14:paraId="3F61F1AD" w14:textId="77777777" w:rsidTr="00631A5B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3FF1298" w14:textId="74AB58EE" w:rsidR="00631A5B" w:rsidRPr="00E63543" w:rsidRDefault="00793122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10492" w:type="dxa"/>
            <w:tcBorders>
              <w:bottom w:val="single" w:sz="4" w:space="0" w:color="auto"/>
            </w:tcBorders>
            <w:shd w:val="clear" w:color="auto" w:fill="auto"/>
          </w:tcPr>
          <w:p w14:paraId="0B790A18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D84E906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EEC6EC3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631A5B" w:rsidRPr="00E63543" w14:paraId="4B1F89D0" w14:textId="77777777" w:rsidTr="00631A5B">
        <w:trPr>
          <w:cantSplit/>
          <w:trHeight w:val="227"/>
        </w:trPr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B815496" w14:textId="46B5BD9B" w:rsidR="00631A5B" w:rsidRPr="00E63543" w:rsidRDefault="00D22878" w:rsidP="00D933F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63543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10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6D70F" w14:textId="77777777" w:rsidR="00631A5B" w:rsidRPr="00E63543" w:rsidRDefault="00631A5B" w:rsidP="00D933F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C528C1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B92079" w14:textId="77777777" w:rsidR="00631A5B" w:rsidRPr="00E63543" w:rsidRDefault="00631A5B" w:rsidP="00D933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13F6D1D3" w14:textId="77777777" w:rsidR="007B0EA5" w:rsidRPr="00E63543" w:rsidRDefault="007B0EA5" w:rsidP="00347243">
      <w:pPr>
        <w:spacing w:line="240" w:lineRule="auto"/>
        <w:jc w:val="left"/>
        <w:rPr>
          <w:rFonts w:ascii="Arial" w:hAnsi="Arial" w:cs="Arial"/>
          <w:lang w:val="it-CH"/>
        </w:rPr>
      </w:pPr>
      <w:r w:rsidRPr="00E63543">
        <w:rPr>
          <w:rFonts w:ascii="Arial" w:hAnsi="Arial" w:cs="Arial"/>
          <w:lang w:val="it-CH"/>
        </w:rPr>
        <w:br w:type="page"/>
      </w:r>
    </w:p>
    <w:p w14:paraId="7EDC3648" w14:textId="77777777" w:rsidR="00D933FF" w:rsidRPr="00E63543" w:rsidRDefault="00D933FF" w:rsidP="00347243">
      <w:pPr>
        <w:spacing w:line="240" w:lineRule="auto"/>
        <w:jc w:val="left"/>
        <w:rPr>
          <w:rFonts w:ascii="Arial" w:hAnsi="Arial" w:cs="Arial"/>
          <w:lang w:val="it-CH"/>
        </w:rPr>
        <w:sectPr w:rsidR="00D933FF" w:rsidRPr="00E63543" w:rsidSect="00D933FF">
          <w:pgSz w:w="16838" w:h="11906" w:orient="landscape"/>
          <w:pgMar w:top="1134" w:right="1134" w:bottom="851" w:left="1134" w:header="510" w:footer="510" w:gutter="0"/>
          <w:cols w:space="708"/>
          <w:titlePg/>
          <w:docGrid w:linePitch="360"/>
        </w:sectPr>
      </w:pPr>
    </w:p>
    <w:p w14:paraId="5397AFEF" w14:textId="7B1EDC0A" w:rsidR="00A311B9" w:rsidRPr="000552A0" w:rsidRDefault="00CD1A1A" w:rsidP="00A311B9">
      <w:pPr>
        <w:rPr>
          <w:rFonts w:ascii="Arial" w:hAnsi="Arial" w:cs="Arial"/>
          <w:b/>
          <w:bCs/>
          <w:sz w:val="24"/>
          <w:szCs w:val="24"/>
          <w:lang w:val="it-CH"/>
        </w:rPr>
      </w:pPr>
      <w:r w:rsidRPr="00E63543">
        <w:rPr>
          <w:rFonts w:ascii="Arial" w:hAnsi="Arial" w:cs="Arial"/>
          <w:b/>
          <w:bCs/>
          <w:sz w:val="24"/>
          <w:szCs w:val="24"/>
          <w:lang w:val="it-CH"/>
        </w:rPr>
        <w:lastRenderedPageBreak/>
        <w:t xml:space="preserve">            </w:t>
      </w:r>
      <w:r w:rsidR="00A311B9" w:rsidRPr="000552A0">
        <w:rPr>
          <w:rFonts w:ascii="Arial" w:hAnsi="Arial" w:cs="Arial"/>
          <w:b/>
          <w:bCs/>
          <w:sz w:val="24"/>
          <w:szCs w:val="24"/>
          <w:lang w:val="it-CH"/>
        </w:rPr>
        <w:t>b2) Ulteriori criteri (sulla base dell’autodichiarazione sui criteri/indicatori riportati)</w:t>
      </w:r>
    </w:p>
    <w:p w14:paraId="7D4558C9" w14:textId="77777777" w:rsidR="00A311B9" w:rsidRPr="00E63543" w:rsidRDefault="00A311B9" w:rsidP="00A311B9">
      <w:pPr>
        <w:rPr>
          <w:sz w:val="24"/>
          <w:szCs w:val="24"/>
          <w:highlight w:val="yellow"/>
          <w:lang w:val="it-CH"/>
        </w:rPr>
      </w:pPr>
    </w:p>
    <w:p w14:paraId="686C059D" w14:textId="46AAC7CF" w:rsidR="00A311B9" w:rsidRPr="00E63543" w:rsidRDefault="00A311B9" w:rsidP="00A311B9">
      <w:pPr>
        <w:rPr>
          <w:rFonts w:ascii="Arial" w:hAnsi="Arial" w:cs="Arial"/>
          <w:lang w:val="it-CH"/>
        </w:rPr>
      </w:pPr>
      <w:r w:rsidRPr="000C04E5">
        <w:rPr>
          <w:rFonts w:ascii="Arial" w:hAnsi="Arial" w:cs="Arial"/>
          <w:lang w:val="it-CH"/>
        </w:rPr>
        <w:t>(</w:t>
      </w:r>
      <w:r w:rsidR="004A38E9">
        <w:rPr>
          <w:rFonts w:ascii="Arial" w:hAnsi="Arial" w:cs="Arial"/>
          <w:lang w:val="it-CH"/>
        </w:rPr>
        <w:t>Integrazione</w:t>
      </w:r>
      <w:r w:rsidRPr="000C04E5">
        <w:rPr>
          <w:rFonts w:ascii="Arial" w:hAnsi="Arial" w:cs="Arial"/>
          <w:lang w:val="it-CH"/>
        </w:rPr>
        <w:t xml:space="preserve"> della verifica degli altri criteri/indicatori dell’autodichiarazione)</w:t>
      </w:r>
    </w:p>
    <w:p w14:paraId="57B937C5" w14:textId="77777777" w:rsidR="00A311B9" w:rsidRPr="00E63543" w:rsidRDefault="00A311B9" w:rsidP="00A311B9">
      <w:pPr>
        <w:spacing w:line="240" w:lineRule="auto"/>
        <w:jc w:val="left"/>
        <w:rPr>
          <w:rFonts w:ascii="Arial" w:hAnsi="Arial" w:cs="Arial"/>
          <w:lang w:val="it-CH"/>
        </w:rPr>
      </w:pPr>
    </w:p>
    <w:p w14:paraId="779D7407" w14:textId="77777777" w:rsidR="00A311B9" w:rsidRPr="00E63543" w:rsidRDefault="00A311B9" w:rsidP="00A311B9">
      <w:pPr>
        <w:spacing w:line="240" w:lineRule="auto"/>
        <w:jc w:val="left"/>
        <w:rPr>
          <w:rFonts w:ascii="Arial" w:hAnsi="Arial" w:cs="Arial"/>
          <w:lang w:val="it-CH"/>
        </w:rPr>
      </w:pPr>
      <w:r w:rsidRPr="00E63543">
        <w:rPr>
          <w:rFonts w:ascii="Arial" w:hAnsi="Arial" w:cs="Arial"/>
          <w:lang w:val="it-CH"/>
        </w:rPr>
        <w:br w:type="page"/>
      </w:r>
    </w:p>
    <w:p w14:paraId="611B75EB" w14:textId="4BA991C2" w:rsidR="00C837C5" w:rsidRPr="000C04E5" w:rsidRDefault="00CD1A1A" w:rsidP="00CD1A1A">
      <w:pPr>
        <w:pStyle w:val="Paragraphedeliste"/>
        <w:numPr>
          <w:ilvl w:val="0"/>
          <w:numId w:val="14"/>
        </w:numPr>
        <w:spacing w:line="240" w:lineRule="auto"/>
        <w:jc w:val="left"/>
        <w:rPr>
          <w:rFonts w:ascii="Arial" w:hAnsi="Arial" w:cs="Arial"/>
          <w:b/>
          <w:bCs/>
          <w:sz w:val="24"/>
          <w:szCs w:val="24"/>
          <w:lang w:val="it-CH"/>
        </w:rPr>
      </w:pPr>
      <w:r w:rsidRPr="000C04E5">
        <w:rPr>
          <w:rFonts w:ascii="Arial" w:hAnsi="Arial" w:cs="Arial"/>
          <w:b/>
          <w:bCs/>
          <w:sz w:val="24"/>
          <w:szCs w:val="24"/>
          <w:lang w:val="it-CH"/>
        </w:rPr>
        <w:lastRenderedPageBreak/>
        <w:t>Parere dell’operatore della formazione</w:t>
      </w:r>
    </w:p>
    <w:p w14:paraId="3BC423E5" w14:textId="77777777" w:rsidR="000A52F4" w:rsidRPr="000C04E5" w:rsidRDefault="000A52F4" w:rsidP="00905CE1">
      <w:pPr>
        <w:rPr>
          <w:rFonts w:ascii="Arial" w:hAnsi="Arial" w:cs="Arial"/>
          <w:lang w:val="it-CH"/>
        </w:rPr>
      </w:pPr>
      <w:bookmarkStart w:id="23" w:name="_Toc159144628"/>
      <w:bookmarkEnd w:id="14"/>
    </w:p>
    <w:p w14:paraId="6EA1DFA1" w14:textId="024FE589" w:rsidR="00B8664A" w:rsidRPr="000C04E5" w:rsidRDefault="000A52F4" w:rsidP="000E2C13">
      <w:pPr>
        <w:rPr>
          <w:rFonts w:ascii="Arial" w:hAnsi="Arial" w:cs="Arial"/>
          <w:i/>
          <w:iCs/>
          <w:lang w:val="it-CH"/>
        </w:rPr>
      </w:pPr>
      <w:r w:rsidRPr="000C04E5">
        <w:rPr>
          <w:rFonts w:ascii="Arial" w:hAnsi="Arial" w:cs="Arial"/>
          <w:i/>
          <w:iCs/>
          <w:lang w:val="it-CH"/>
        </w:rPr>
        <w:t>Te</w:t>
      </w:r>
      <w:r w:rsidR="00A12338" w:rsidRPr="000C04E5">
        <w:rPr>
          <w:rFonts w:ascii="Arial" w:hAnsi="Arial" w:cs="Arial"/>
          <w:i/>
          <w:iCs/>
          <w:lang w:val="it-CH"/>
        </w:rPr>
        <w:t>s</w:t>
      </w:r>
      <w:r w:rsidRPr="000C04E5">
        <w:rPr>
          <w:rFonts w:ascii="Arial" w:hAnsi="Arial" w:cs="Arial"/>
          <w:i/>
          <w:iCs/>
          <w:lang w:val="it-CH"/>
        </w:rPr>
        <w:t>t</w:t>
      </w:r>
      <w:bookmarkEnd w:id="23"/>
      <w:r w:rsidR="00A12338" w:rsidRPr="000C04E5">
        <w:rPr>
          <w:rFonts w:ascii="Arial" w:hAnsi="Arial" w:cs="Arial"/>
          <w:i/>
          <w:iCs/>
          <w:lang w:val="it-CH"/>
        </w:rPr>
        <w:t>o</w:t>
      </w:r>
    </w:p>
    <w:p w14:paraId="530D22B7" w14:textId="77777777" w:rsidR="00B8664A" w:rsidRPr="000C04E5" w:rsidRDefault="00B8664A" w:rsidP="000E2C13">
      <w:pPr>
        <w:rPr>
          <w:rFonts w:ascii="Arial" w:hAnsi="Arial" w:cs="Arial"/>
          <w:lang w:val="it-CH"/>
        </w:rPr>
      </w:pPr>
    </w:p>
    <w:p w14:paraId="39F9B0CE" w14:textId="77777777" w:rsidR="00B8664A" w:rsidRPr="000C04E5" w:rsidRDefault="00B8664A" w:rsidP="000E2C13">
      <w:pPr>
        <w:rPr>
          <w:rFonts w:ascii="Arial" w:hAnsi="Arial" w:cs="Arial"/>
          <w:lang w:val="it-CH"/>
        </w:rPr>
      </w:pPr>
    </w:p>
    <w:p w14:paraId="3B009F03" w14:textId="77777777" w:rsidR="00B8664A" w:rsidRPr="000C04E5" w:rsidRDefault="00B8664A" w:rsidP="000E2C13">
      <w:pPr>
        <w:rPr>
          <w:rFonts w:ascii="Arial" w:hAnsi="Arial" w:cs="Arial"/>
          <w:lang w:val="it-CH"/>
        </w:rPr>
      </w:pPr>
    </w:p>
    <w:p w14:paraId="21E0F734" w14:textId="77777777" w:rsidR="00B8664A" w:rsidRPr="000C04E5" w:rsidRDefault="00B8664A" w:rsidP="000E2C13">
      <w:pPr>
        <w:rPr>
          <w:rFonts w:ascii="Arial" w:hAnsi="Arial" w:cs="Arial"/>
          <w:lang w:val="it-CH"/>
        </w:rPr>
      </w:pPr>
    </w:p>
    <w:p w14:paraId="4E7859CF" w14:textId="77777777" w:rsidR="00B8664A" w:rsidRPr="000C04E5" w:rsidRDefault="00B8664A" w:rsidP="000E2C13">
      <w:pPr>
        <w:rPr>
          <w:rFonts w:ascii="Arial" w:hAnsi="Arial" w:cs="Arial"/>
          <w:lang w:val="it-CH"/>
        </w:rPr>
      </w:pPr>
    </w:p>
    <w:p w14:paraId="7A1A44D2" w14:textId="77777777" w:rsidR="00B8664A" w:rsidRPr="000C04E5" w:rsidRDefault="00B8664A" w:rsidP="000E2C13">
      <w:pPr>
        <w:rPr>
          <w:rFonts w:ascii="Arial" w:hAnsi="Arial" w:cs="Arial"/>
          <w:lang w:val="it-CH"/>
        </w:rPr>
      </w:pPr>
    </w:p>
    <w:p w14:paraId="5CCF1856" w14:textId="77777777" w:rsidR="00B8664A" w:rsidRPr="000C04E5" w:rsidRDefault="00B8664A" w:rsidP="000E2C13">
      <w:pPr>
        <w:rPr>
          <w:rFonts w:ascii="Arial" w:hAnsi="Arial" w:cs="Arial"/>
          <w:lang w:val="it-CH"/>
        </w:rPr>
      </w:pPr>
    </w:p>
    <w:p w14:paraId="0FE57263" w14:textId="77777777" w:rsidR="00B8664A" w:rsidRPr="000C04E5" w:rsidRDefault="00B8664A" w:rsidP="000E2C13">
      <w:pPr>
        <w:rPr>
          <w:rFonts w:ascii="Arial" w:hAnsi="Arial" w:cs="Arial"/>
          <w:lang w:val="it-CH"/>
        </w:rPr>
      </w:pPr>
    </w:p>
    <w:p w14:paraId="7061FCF4" w14:textId="77777777" w:rsidR="00B8664A" w:rsidRPr="000C04E5" w:rsidRDefault="00B8664A" w:rsidP="000E2C13">
      <w:pPr>
        <w:rPr>
          <w:rFonts w:ascii="Arial" w:hAnsi="Arial" w:cs="Arial"/>
          <w:lang w:val="it-CH"/>
        </w:rPr>
      </w:pPr>
    </w:p>
    <w:p w14:paraId="7A32174C" w14:textId="77777777" w:rsidR="00B8664A" w:rsidRPr="000C04E5" w:rsidRDefault="00B8664A" w:rsidP="000E2C13">
      <w:pPr>
        <w:rPr>
          <w:rFonts w:ascii="Arial" w:hAnsi="Arial" w:cs="Arial"/>
          <w:lang w:val="it-CH"/>
        </w:rPr>
      </w:pPr>
    </w:p>
    <w:p w14:paraId="6EB4A5C8" w14:textId="77777777" w:rsidR="00B8664A" w:rsidRPr="000C04E5" w:rsidRDefault="00B8664A" w:rsidP="000E2C13">
      <w:pPr>
        <w:rPr>
          <w:rFonts w:ascii="Arial" w:hAnsi="Arial" w:cs="Arial"/>
          <w:lang w:val="it-CH"/>
        </w:rPr>
      </w:pPr>
    </w:p>
    <w:p w14:paraId="2348EE82" w14:textId="257E87F7" w:rsidR="00B8664A" w:rsidRPr="00E63543" w:rsidRDefault="00CD1A1A" w:rsidP="000E2C13">
      <w:pPr>
        <w:rPr>
          <w:rFonts w:ascii="Arial" w:hAnsi="Arial" w:cs="Arial"/>
          <w:lang w:val="it-CH"/>
        </w:rPr>
      </w:pPr>
      <w:r w:rsidRPr="000C04E5">
        <w:rPr>
          <w:rFonts w:ascii="Arial" w:hAnsi="Arial" w:cs="Arial"/>
          <w:lang w:val="it-CH"/>
        </w:rPr>
        <w:t>Luogo, data, firma</w:t>
      </w:r>
    </w:p>
    <w:p w14:paraId="3FF2A6A7" w14:textId="77777777" w:rsidR="00B8664A" w:rsidRPr="00E63543" w:rsidRDefault="00B8664A" w:rsidP="000E2C13">
      <w:pPr>
        <w:rPr>
          <w:rFonts w:ascii="Arial" w:hAnsi="Arial" w:cs="Arial"/>
          <w:lang w:val="it-CH"/>
        </w:rPr>
      </w:pPr>
    </w:p>
    <w:p w14:paraId="5AF01BB3" w14:textId="77777777" w:rsidR="00B8664A" w:rsidRPr="00E63543" w:rsidRDefault="00B8664A" w:rsidP="000E2C13">
      <w:pPr>
        <w:rPr>
          <w:rFonts w:ascii="Arial" w:hAnsi="Arial" w:cs="Arial"/>
          <w:lang w:val="it-CH"/>
        </w:rPr>
      </w:pPr>
    </w:p>
    <w:p w14:paraId="4863835C" w14:textId="0232D83D" w:rsidR="00CD1A1A" w:rsidRPr="00E63543" w:rsidRDefault="00CD1A1A">
      <w:pPr>
        <w:spacing w:line="240" w:lineRule="auto"/>
        <w:jc w:val="left"/>
        <w:rPr>
          <w:rFonts w:ascii="Arial" w:hAnsi="Arial" w:cs="Arial"/>
          <w:sz w:val="22"/>
          <w:szCs w:val="22"/>
          <w:lang w:val="it-CH"/>
        </w:rPr>
      </w:pPr>
      <w:r w:rsidRPr="00E63543">
        <w:rPr>
          <w:rFonts w:ascii="Arial" w:hAnsi="Arial" w:cs="Arial"/>
          <w:sz w:val="22"/>
          <w:szCs w:val="22"/>
          <w:lang w:val="it-CH"/>
        </w:rPr>
        <w:br w:type="page"/>
      </w:r>
    </w:p>
    <w:p w14:paraId="05E07F01" w14:textId="21C273B7" w:rsidR="00CD1A1A" w:rsidRPr="000552A0" w:rsidRDefault="00E63543" w:rsidP="00CD1A1A">
      <w:pPr>
        <w:pStyle w:val="Paragraphedeliste"/>
        <w:numPr>
          <w:ilvl w:val="0"/>
          <w:numId w:val="14"/>
        </w:numPr>
        <w:tabs>
          <w:tab w:val="left" w:pos="567"/>
        </w:tabs>
        <w:spacing w:before="120"/>
        <w:rPr>
          <w:rFonts w:ascii="Arial" w:hAnsi="Arial" w:cs="Arial"/>
          <w:b/>
          <w:bCs/>
          <w:sz w:val="22"/>
          <w:szCs w:val="22"/>
          <w:lang w:val="it-CH"/>
        </w:rPr>
      </w:pPr>
      <w:r w:rsidRPr="00E63543">
        <w:rPr>
          <w:rFonts w:ascii="Arial" w:hAnsi="Arial" w:cs="Arial"/>
          <w:b/>
          <w:bCs/>
          <w:sz w:val="22"/>
          <w:szCs w:val="22"/>
          <w:lang w:val="it-CH"/>
        </w:rPr>
        <w:lastRenderedPageBreak/>
        <w:t xml:space="preserve"> </w:t>
      </w:r>
      <w:r w:rsidR="004A38E9" w:rsidRPr="000552A0">
        <w:rPr>
          <w:rFonts w:ascii="Arial" w:hAnsi="Arial" w:cs="Arial"/>
          <w:b/>
          <w:bCs/>
          <w:sz w:val="22"/>
          <w:szCs w:val="22"/>
          <w:lang w:val="it-CH"/>
        </w:rPr>
        <w:t>Proposta</w:t>
      </w:r>
      <w:r w:rsidR="00CD1A1A" w:rsidRPr="000552A0">
        <w:rPr>
          <w:rFonts w:ascii="Arial" w:hAnsi="Arial" w:cs="Arial"/>
          <w:b/>
          <w:bCs/>
          <w:sz w:val="22"/>
          <w:szCs w:val="22"/>
          <w:lang w:val="it-CH"/>
        </w:rPr>
        <w:t xml:space="preserve"> degli esperti in merito alla conferma di riconoscimento dei cicli di formazione SSS o SPD SSS</w:t>
      </w:r>
    </w:p>
    <w:p w14:paraId="0B7963B7" w14:textId="4AF30DBD" w:rsidR="00E63543" w:rsidRPr="005F69A6" w:rsidRDefault="00E63543" w:rsidP="00E63543">
      <w:pPr>
        <w:pStyle w:val="Paragraphedeliste"/>
        <w:tabs>
          <w:tab w:val="left" w:pos="567"/>
        </w:tabs>
        <w:spacing w:before="120"/>
        <w:rPr>
          <w:rFonts w:ascii="Arial" w:hAnsi="Arial" w:cs="Arial"/>
          <w:b/>
          <w:bCs/>
          <w:sz w:val="22"/>
          <w:szCs w:val="22"/>
          <w:highlight w:val="green"/>
          <w:lang w:val="it-CH"/>
        </w:rPr>
      </w:pPr>
    </w:p>
    <w:p w14:paraId="6962F695" w14:textId="149A93B0" w:rsidR="00E63543" w:rsidRPr="005F69A6" w:rsidRDefault="00E63543" w:rsidP="00E63543">
      <w:pPr>
        <w:pStyle w:val="Paragraphedeliste"/>
        <w:tabs>
          <w:tab w:val="left" w:pos="567"/>
        </w:tabs>
        <w:spacing w:before="120"/>
        <w:rPr>
          <w:rFonts w:ascii="Arial" w:hAnsi="Arial" w:cs="Arial"/>
          <w:b/>
          <w:bCs/>
          <w:sz w:val="22"/>
          <w:szCs w:val="22"/>
          <w:highlight w:val="green"/>
          <w:lang w:val="it-CH"/>
        </w:rPr>
      </w:pPr>
    </w:p>
    <w:p w14:paraId="09208D73" w14:textId="3F3FA966" w:rsidR="00E63543" w:rsidRPr="005F69A6" w:rsidRDefault="00E63543" w:rsidP="00E63543">
      <w:pPr>
        <w:tabs>
          <w:tab w:val="left" w:pos="567"/>
        </w:tabs>
        <w:spacing w:before="120"/>
        <w:rPr>
          <w:rFonts w:ascii="Arial" w:hAnsi="Arial" w:cs="Arial"/>
          <w:b/>
          <w:bCs/>
          <w:sz w:val="22"/>
          <w:szCs w:val="22"/>
          <w:lang w:val="it-CH"/>
        </w:rPr>
      </w:pPr>
      <w:r w:rsidRPr="005F69A6">
        <w:rPr>
          <w:rFonts w:ascii="Arial" w:hAnsi="Arial" w:cs="Arial"/>
          <w:b/>
          <w:bCs/>
          <w:sz w:val="22"/>
          <w:szCs w:val="22"/>
          <w:lang w:val="it-CH"/>
        </w:rPr>
        <w:t>La raccomandazione all’attenzione della SEFRI è la seguente:</w:t>
      </w:r>
    </w:p>
    <w:p w14:paraId="085283C7" w14:textId="609614F9" w:rsidR="00E63543" w:rsidRPr="005F69A6" w:rsidRDefault="00E63543" w:rsidP="00E63543">
      <w:pPr>
        <w:tabs>
          <w:tab w:val="left" w:pos="567"/>
        </w:tabs>
        <w:spacing w:before="120"/>
        <w:rPr>
          <w:rFonts w:ascii="Arial" w:hAnsi="Arial" w:cs="Arial"/>
          <w:b/>
          <w:bCs/>
          <w:sz w:val="22"/>
          <w:szCs w:val="22"/>
          <w:highlight w:val="green"/>
          <w:lang w:val="it-CH"/>
        </w:rPr>
      </w:pPr>
    </w:p>
    <w:p w14:paraId="78AF90AF" w14:textId="024E8FED" w:rsidR="00E63543" w:rsidRPr="00E63543" w:rsidRDefault="00E63543" w:rsidP="00E63543">
      <w:pPr>
        <w:tabs>
          <w:tab w:val="left" w:pos="567"/>
        </w:tabs>
        <w:spacing w:before="120"/>
        <w:rPr>
          <w:rFonts w:ascii="Arial" w:hAnsi="Arial" w:cs="Arial"/>
          <w:b/>
          <w:bCs/>
          <w:sz w:val="22"/>
          <w:szCs w:val="22"/>
          <w:highlight w:val="yellow"/>
          <w:lang w:val="it-CH"/>
        </w:rPr>
      </w:pPr>
    </w:p>
    <w:p w14:paraId="1AF41E70" w14:textId="22407008" w:rsidR="00E63543" w:rsidRPr="00E63543" w:rsidRDefault="00E63543" w:rsidP="00E63543">
      <w:pPr>
        <w:tabs>
          <w:tab w:val="left" w:pos="567"/>
        </w:tabs>
        <w:spacing w:before="120"/>
        <w:rPr>
          <w:rFonts w:ascii="Arial" w:hAnsi="Arial" w:cs="Arial"/>
          <w:b/>
          <w:bCs/>
          <w:sz w:val="22"/>
          <w:szCs w:val="22"/>
          <w:highlight w:val="yellow"/>
          <w:lang w:val="it-CH"/>
        </w:rPr>
      </w:pPr>
    </w:p>
    <w:p w14:paraId="1D169603" w14:textId="1D21D8C6" w:rsidR="00E63543" w:rsidRPr="00E63543" w:rsidRDefault="00E63543" w:rsidP="00E63543">
      <w:pPr>
        <w:tabs>
          <w:tab w:val="left" w:pos="567"/>
        </w:tabs>
        <w:spacing w:before="120"/>
        <w:rPr>
          <w:rFonts w:ascii="Arial" w:hAnsi="Arial" w:cs="Arial"/>
          <w:b/>
          <w:bCs/>
          <w:sz w:val="22"/>
          <w:szCs w:val="22"/>
          <w:lang w:val="it-CH"/>
        </w:rPr>
      </w:pPr>
      <w:r w:rsidRPr="000C04E5">
        <w:rPr>
          <w:rFonts w:ascii="Arial" w:hAnsi="Arial" w:cs="Arial"/>
          <w:b/>
          <w:bCs/>
          <w:sz w:val="22"/>
          <w:szCs w:val="22"/>
          <w:lang w:val="it-CH"/>
        </w:rPr>
        <w:t>Osservazioni:</w:t>
      </w:r>
    </w:p>
    <w:sectPr w:rsidR="00E63543" w:rsidRPr="00E63543" w:rsidSect="00576F29">
      <w:pgSz w:w="11906" w:h="16838"/>
      <w:pgMar w:top="1134" w:right="851" w:bottom="1134" w:left="1134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88017" w14:textId="77777777" w:rsidR="00C67EB4" w:rsidRDefault="00C67EB4">
      <w:r>
        <w:separator/>
      </w:r>
    </w:p>
    <w:p w14:paraId="0786A6A9" w14:textId="77777777" w:rsidR="00C67EB4" w:rsidRDefault="00C67EB4"/>
  </w:endnote>
  <w:endnote w:type="continuationSeparator" w:id="0">
    <w:p w14:paraId="46EC8EE9" w14:textId="77777777" w:rsidR="00C67EB4" w:rsidRDefault="00C67EB4">
      <w:r>
        <w:continuationSeparator/>
      </w:r>
    </w:p>
    <w:p w14:paraId="7C3352FD" w14:textId="77777777" w:rsidR="00C67EB4" w:rsidRDefault="00C67E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25880" w14:textId="77777777" w:rsidR="007371E4" w:rsidRDefault="007371E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8AE9A" w14:textId="77777777" w:rsidR="007F4042" w:rsidRPr="00813E26" w:rsidRDefault="007F4042" w:rsidP="007F4042">
    <w:pPr>
      <w:pStyle w:val="Pieddepage"/>
      <w:rPr>
        <w:rFonts w:ascii="Arial" w:hAnsi="Arial" w:cs="Arial"/>
        <w:lang w:val="it-IT"/>
      </w:rPr>
    </w:pPr>
    <w:r w:rsidRPr="00813E26">
      <w:rPr>
        <w:rFonts w:ascii="Arial" w:hAnsi="Arial" w:cs="Arial"/>
        <w:lang w:val="it-IT"/>
      </w:rPr>
      <w:t xml:space="preserve">CF SSS / SPD SSS </w:t>
    </w:r>
  </w:p>
  <w:p w14:paraId="22DF3159" w14:textId="77777777" w:rsidR="007F4042" w:rsidRPr="00813E26" w:rsidRDefault="007F4042" w:rsidP="007F4042">
    <w:pPr>
      <w:pStyle w:val="Pieddepage"/>
      <w:rPr>
        <w:rFonts w:ascii="Arial" w:hAnsi="Arial" w:cs="Arial"/>
        <w:lang w:val="it-IT"/>
      </w:rPr>
    </w:pPr>
    <w:r w:rsidRPr="00813E26">
      <w:rPr>
        <w:rFonts w:ascii="Arial" w:hAnsi="Arial" w:cs="Arial"/>
        <w:lang w:val="it-IT"/>
      </w:rPr>
      <w:t xml:space="preserve">Rapporto finale verifica del riconoscimento </w:t>
    </w:r>
  </w:p>
  <w:p w14:paraId="448275EE" w14:textId="77777777" w:rsidR="007371E4" w:rsidRDefault="007F4042">
    <w:pPr>
      <w:pStyle w:val="Pieddepage"/>
      <w:rPr>
        <w:rFonts w:ascii="Arial" w:hAnsi="Arial" w:cs="Arial"/>
        <w:noProof/>
        <w:lang w:val="fr-CH"/>
      </w:rPr>
    </w:pPr>
    <w:r w:rsidRPr="00813E26">
      <w:rPr>
        <w:rFonts w:ascii="Arial" w:hAnsi="Arial" w:cs="Arial"/>
        <w:lang w:val="it-IT"/>
      </w:rPr>
      <w:t>Version</w:t>
    </w:r>
    <w:r>
      <w:rPr>
        <w:rFonts w:ascii="Arial" w:hAnsi="Arial" w:cs="Arial"/>
        <w:lang w:val="it-IT"/>
      </w:rPr>
      <w:t>e</w:t>
    </w:r>
    <w:r w:rsidRPr="00813E26">
      <w:rPr>
        <w:rFonts w:ascii="Arial" w:hAnsi="Arial" w:cs="Arial"/>
        <w:lang w:val="it-IT"/>
      </w:rPr>
      <w:t xml:space="preserve"> </w:t>
    </w:r>
    <w:r w:rsidR="007371E4">
      <w:rPr>
        <w:rFonts w:ascii="Arial" w:hAnsi="Arial" w:cs="Arial"/>
        <w:noProof/>
        <w:lang w:val="fr-CH"/>
      </w:rPr>
      <w:t>04.07.2023</w:t>
    </w:r>
  </w:p>
  <w:p w14:paraId="6408AF96" w14:textId="4C99D4B8" w:rsidR="00D933FF" w:rsidRPr="00D62274" w:rsidRDefault="007F4042">
    <w:pPr>
      <w:pStyle w:val="Pieddepage"/>
      <w:rPr>
        <w:rFonts w:ascii="Arial" w:hAnsi="Arial" w:cs="Arial"/>
      </w:rPr>
    </w:pPr>
    <w:r>
      <w:rPr>
        <w:rFonts w:ascii="Arial" w:hAnsi="Arial" w:cs="Arial"/>
        <w:lang w:val="de-DE"/>
      </w:rPr>
      <w:t>Pagina</w:t>
    </w:r>
    <w:r w:rsidR="00D933FF">
      <w:rPr>
        <w:rFonts w:ascii="Arial" w:hAnsi="Arial" w:cs="Arial"/>
        <w:lang w:val="de-DE"/>
      </w:rPr>
      <w:t xml:space="preserve"> </w:t>
    </w:r>
    <w:r w:rsidR="00D933FF">
      <w:rPr>
        <w:rFonts w:ascii="Arial" w:hAnsi="Arial" w:cs="Arial"/>
        <w:b/>
        <w:bCs/>
      </w:rPr>
      <w:fldChar w:fldCharType="begin"/>
    </w:r>
    <w:r w:rsidR="00D933FF">
      <w:rPr>
        <w:rFonts w:ascii="Arial" w:hAnsi="Arial" w:cs="Arial"/>
        <w:b/>
        <w:bCs/>
      </w:rPr>
      <w:instrText>PAGE  \* Arabic  \* MERGEFORMAT</w:instrText>
    </w:r>
    <w:r w:rsidR="00D933FF">
      <w:rPr>
        <w:rFonts w:ascii="Arial" w:hAnsi="Arial" w:cs="Arial"/>
        <w:b/>
        <w:bCs/>
      </w:rPr>
      <w:fldChar w:fldCharType="separate"/>
    </w:r>
    <w:r w:rsidR="00224C8B" w:rsidRPr="00224C8B">
      <w:rPr>
        <w:rFonts w:ascii="Arial" w:hAnsi="Arial" w:cs="Arial"/>
        <w:b/>
        <w:bCs/>
        <w:noProof/>
        <w:lang w:val="de-DE"/>
      </w:rPr>
      <w:t>3</w:t>
    </w:r>
    <w:r w:rsidR="00D933FF">
      <w:rPr>
        <w:rFonts w:ascii="Arial" w:hAnsi="Arial" w:cs="Arial"/>
        <w:b/>
        <w:bCs/>
      </w:rPr>
      <w:fldChar w:fldCharType="end"/>
    </w:r>
    <w:r w:rsidR="00D933FF">
      <w:rPr>
        <w:rFonts w:ascii="Arial" w:hAnsi="Arial" w:cs="Arial"/>
        <w:lang w:val="de-DE"/>
      </w:rPr>
      <w:t xml:space="preserve"> </w:t>
    </w:r>
    <w:r>
      <w:rPr>
        <w:rFonts w:ascii="Arial" w:hAnsi="Arial" w:cs="Arial"/>
        <w:lang w:val="de-DE"/>
      </w:rPr>
      <w:t>di</w:t>
    </w:r>
    <w:r w:rsidR="00D933FF">
      <w:rPr>
        <w:rFonts w:ascii="Arial" w:hAnsi="Arial" w:cs="Arial"/>
        <w:lang w:val="de-DE"/>
      </w:rPr>
      <w:t xml:space="preserve"> </w:t>
    </w:r>
    <w:r w:rsidR="00D933FF">
      <w:rPr>
        <w:rFonts w:ascii="Arial" w:hAnsi="Arial" w:cs="Arial"/>
        <w:b/>
        <w:bCs/>
      </w:rPr>
      <w:fldChar w:fldCharType="begin"/>
    </w:r>
    <w:r w:rsidR="00D933FF">
      <w:rPr>
        <w:rFonts w:ascii="Arial" w:hAnsi="Arial" w:cs="Arial"/>
        <w:b/>
        <w:bCs/>
      </w:rPr>
      <w:instrText>NUMPAGES  \* Arabic  \* MERGEFORMAT</w:instrText>
    </w:r>
    <w:r w:rsidR="00D933FF">
      <w:rPr>
        <w:rFonts w:ascii="Arial" w:hAnsi="Arial" w:cs="Arial"/>
        <w:b/>
        <w:bCs/>
      </w:rPr>
      <w:fldChar w:fldCharType="separate"/>
    </w:r>
    <w:r w:rsidR="00224C8B" w:rsidRPr="00224C8B">
      <w:rPr>
        <w:rFonts w:ascii="Arial" w:hAnsi="Arial" w:cs="Arial"/>
        <w:b/>
        <w:bCs/>
        <w:noProof/>
        <w:lang w:val="de-DE"/>
      </w:rPr>
      <w:t>7</w:t>
    </w:r>
    <w:r w:rsidR="00D933FF">
      <w:rPr>
        <w:rFonts w:ascii="Arial" w:hAnsi="Arial" w:cs="Arial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63FAD" w14:textId="0ED7C3AC" w:rsidR="00D933FF" w:rsidRPr="00813E26" w:rsidRDefault="00813E26" w:rsidP="00866E37">
    <w:pPr>
      <w:pStyle w:val="Pieddepage"/>
      <w:rPr>
        <w:rFonts w:ascii="Arial" w:hAnsi="Arial" w:cs="Arial"/>
        <w:lang w:val="it-IT"/>
      </w:rPr>
    </w:pPr>
    <w:r w:rsidRPr="00813E26">
      <w:rPr>
        <w:rFonts w:ascii="Arial" w:hAnsi="Arial" w:cs="Arial"/>
        <w:lang w:val="it-IT"/>
      </w:rPr>
      <w:t>CF</w:t>
    </w:r>
    <w:r w:rsidR="00D933FF" w:rsidRPr="00813E26">
      <w:rPr>
        <w:rFonts w:ascii="Arial" w:hAnsi="Arial" w:cs="Arial"/>
        <w:lang w:val="it-IT"/>
      </w:rPr>
      <w:t xml:space="preserve"> </w:t>
    </w:r>
    <w:r w:rsidRPr="00813E26">
      <w:rPr>
        <w:rFonts w:ascii="Arial" w:hAnsi="Arial" w:cs="Arial"/>
        <w:lang w:val="it-IT"/>
      </w:rPr>
      <w:t>SSS</w:t>
    </w:r>
    <w:r w:rsidR="00D933FF" w:rsidRPr="00813E26">
      <w:rPr>
        <w:rFonts w:ascii="Arial" w:hAnsi="Arial" w:cs="Arial"/>
        <w:lang w:val="it-IT"/>
      </w:rPr>
      <w:t xml:space="preserve"> / </w:t>
    </w:r>
    <w:r w:rsidRPr="00813E26">
      <w:rPr>
        <w:rFonts w:ascii="Arial" w:hAnsi="Arial" w:cs="Arial"/>
        <w:lang w:val="it-IT"/>
      </w:rPr>
      <w:t>SPD SSS</w:t>
    </w:r>
    <w:r w:rsidR="00D933FF" w:rsidRPr="00813E26">
      <w:rPr>
        <w:rFonts w:ascii="Arial" w:hAnsi="Arial" w:cs="Arial"/>
        <w:lang w:val="it-IT"/>
      </w:rPr>
      <w:t xml:space="preserve"> </w:t>
    </w:r>
  </w:p>
  <w:p w14:paraId="3115A258" w14:textId="35FCD49D" w:rsidR="00D933FF" w:rsidRPr="00813E26" w:rsidRDefault="00813E26" w:rsidP="00866E37">
    <w:pPr>
      <w:pStyle w:val="Pieddepage"/>
      <w:rPr>
        <w:rFonts w:ascii="Arial" w:hAnsi="Arial" w:cs="Arial"/>
        <w:lang w:val="it-IT"/>
      </w:rPr>
    </w:pPr>
    <w:r w:rsidRPr="00813E26">
      <w:rPr>
        <w:rFonts w:ascii="Arial" w:hAnsi="Arial" w:cs="Arial"/>
        <w:lang w:val="it-IT"/>
      </w:rPr>
      <w:t>Rapporto finale verifica del riconoscimento</w:t>
    </w:r>
    <w:r w:rsidR="00D933FF" w:rsidRPr="00813E26">
      <w:rPr>
        <w:rFonts w:ascii="Arial" w:hAnsi="Arial" w:cs="Arial"/>
        <w:lang w:val="it-IT"/>
      </w:rPr>
      <w:t xml:space="preserve"> </w:t>
    </w:r>
  </w:p>
  <w:p w14:paraId="2601E349" w14:textId="27E15183" w:rsidR="00D933FF" w:rsidRPr="00813E26" w:rsidRDefault="00D933FF" w:rsidP="00866E37">
    <w:pPr>
      <w:pStyle w:val="Pieddepage"/>
      <w:rPr>
        <w:rFonts w:ascii="Arial" w:hAnsi="Arial" w:cs="Arial"/>
        <w:lang w:val="it-IT"/>
      </w:rPr>
    </w:pPr>
    <w:r w:rsidRPr="00813E26">
      <w:rPr>
        <w:rFonts w:ascii="Arial" w:hAnsi="Arial" w:cs="Arial"/>
        <w:lang w:val="it-IT"/>
      </w:rPr>
      <w:t>Version</w:t>
    </w:r>
    <w:r w:rsidR="00813E26">
      <w:rPr>
        <w:rFonts w:ascii="Arial" w:hAnsi="Arial" w:cs="Arial"/>
        <w:lang w:val="it-IT"/>
      </w:rPr>
      <w:t>e</w:t>
    </w:r>
    <w:r w:rsidRPr="00813E26">
      <w:rPr>
        <w:rFonts w:ascii="Arial" w:hAnsi="Arial" w:cs="Arial"/>
        <w:lang w:val="it-IT"/>
      </w:rPr>
      <w:t xml:space="preserve"> </w:t>
    </w:r>
    <w:r w:rsidR="007371E4">
      <w:rPr>
        <w:rFonts w:ascii="Arial" w:hAnsi="Arial" w:cs="Arial"/>
        <w:noProof/>
        <w:lang w:val="fr-CH"/>
      </w:rPr>
      <w:t>04.07.2023</w:t>
    </w:r>
  </w:p>
  <w:p w14:paraId="31792EC7" w14:textId="56238F8E" w:rsidR="00D933FF" w:rsidRPr="00813E26" w:rsidRDefault="00813E26">
    <w:pPr>
      <w:pStyle w:val="Pieddepage"/>
      <w:rPr>
        <w:rFonts w:ascii="Arial" w:hAnsi="Arial" w:cs="Arial"/>
        <w:lang w:val="it-IT"/>
      </w:rPr>
    </w:pPr>
    <w:r>
      <w:rPr>
        <w:rFonts w:ascii="Arial" w:hAnsi="Arial" w:cs="Arial"/>
        <w:lang w:val="it-IT"/>
      </w:rPr>
      <w:t>Pagina</w:t>
    </w:r>
    <w:r w:rsidR="00D933FF" w:rsidRPr="00813E26">
      <w:rPr>
        <w:rFonts w:ascii="Arial" w:hAnsi="Arial" w:cs="Arial"/>
        <w:lang w:val="it-IT"/>
      </w:rPr>
      <w:t xml:space="preserve"> </w:t>
    </w:r>
    <w:r w:rsidR="00D933FF" w:rsidRPr="00813E26">
      <w:rPr>
        <w:rFonts w:ascii="Arial" w:hAnsi="Arial" w:cs="Arial"/>
        <w:b/>
        <w:bCs/>
        <w:lang w:val="it-IT"/>
      </w:rPr>
      <w:fldChar w:fldCharType="begin"/>
    </w:r>
    <w:r w:rsidR="00D933FF" w:rsidRPr="00813E26">
      <w:rPr>
        <w:rFonts w:ascii="Arial" w:hAnsi="Arial" w:cs="Arial"/>
        <w:b/>
        <w:bCs/>
        <w:lang w:val="it-IT"/>
      </w:rPr>
      <w:instrText>PAGE  \* Arabic  \* MERGEFORMAT</w:instrText>
    </w:r>
    <w:r w:rsidR="00D933FF" w:rsidRPr="00813E26">
      <w:rPr>
        <w:rFonts w:ascii="Arial" w:hAnsi="Arial" w:cs="Arial"/>
        <w:b/>
        <w:bCs/>
        <w:lang w:val="it-IT"/>
      </w:rPr>
      <w:fldChar w:fldCharType="separate"/>
    </w:r>
    <w:r w:rsidR="00224C8B" w:rsidRPr="00813E26">
      <w:rPr>
        <w:rFonts w:ascii="Arial" w:hAnsi="Arial" w:cs="Arial"/>
        <w:b/>
        <w:bCs/>
        <w:lang w:val="it-IT"/>
      </w:rPr>
      <w:t>2</w:t>
    </w:r>
    <w:r w:rsidR="00D933FF" w:rsidRPr="00813E26">
      <w:rPr>
        <w:rFonts w:ascii="Arial" w:hAnsi="Arial" w:cs="Arial"/>
        <w:b/>
        <w:bCs/>
        <w:lang w:val="it-IT"/>
      </w:rPr>
      <w:fldChar w:fldCharType="end"/>
    </w:r>
    <w:r w:rsidR="00D933FF" w:rsidRPr="00813E26">
      <w:rPr>
        <w:rFonts w:ascii="Arial" w:hAnsi="Arial" w:cs="Arial"/>
        <w:lang w:val="it-IT"/>
      </w:rPr>
      <w:t xml:space="preserve"> </w:t>
    </w:r>
    <w:r>
      <w:rPr>
        <w:rFonts w:ascii="Arial" w:hAnsi="Arial" w:cs="Arial"/>
        <w:lang w:val="it-IT"/>
      </w:rPr>
      <w:t>di</w:t>
    </w:r>
    <w:r w:rsidR="00D933FF" w:rsidRPr="00813E26">
      <w:rPr>
        <w:rFonts w:ascii="Arial" w:hAnsi="Arial" w:cs="Arial"/>
        <w:lang w:val="it-IT"/>
      </w:rPr>
      <w:t xml:space="preserve"> </w:t>
    </w:r>
    <w:r w:rsidR="00D933FF" w:rsidRPr="00813E26">
      <w:rPr>
        <w:rFonts w:ascii="Arial" w:hAnsi="Arial" w:cs="Arial"/>
        <w:b/>
        <w:bCs/>
        <w:lang w:val="it-IT"/>
      </w:rPr>
      <w:fldChar w:fldCharType="begin"/>
    </w:r>
    <w:r w:rsidR="00D933FF" w:rsidRPr="00813E26">
      <w:rPr>
        <w:rFonts w:ascii="Arial" w:hAnsi="Arial" w:cs="Arial"/>
        <w:b/>
        <w:bCs/>
        <w:lang w:val="it-IT"/>
      </w:rPr>
      <w:instrText>NUMPAGES  \* Arabic  \* MERGEFORMAT</w:instrText>
    </w:r>
    <w:r w:rsidR="00D933FF" w:rsidRPr="00813E26">
      <w:rPr>
        <w:rFonts w:ascii="Arial" w:hAnsi="Arial" w:cs="Arial"/>
        <w:b/>
        <w:bCs/>
        <w:lang w:val="it-IT"/>
      </w:rPr>
      <w:fldChar w:fldCharType="separate"/>
    </w:r>
    <w:r w:rsidR="00224C8B" w:rsidRPr="00813E26">
      <w:rPr>
        <w:rFonts w:ascii="Arial" w:hAnsi="Arial" w:cs="Arial"/>
        <w:b/>
        <w:bCs/>
        <w:lang w:val="it-IT"/>
      </w:rPr>
      <w:t>7</w:t>
    </w:r>
    <w:r w:rsidR="00D933FF" w:rsidRPr="00813E26">
      <w:rPr>
        <w:rFonts w:ascii="Arial" w:hAnsi="Arial" w:cs="Arial"/>
        <w:b/>
        <w:bCs/>
        <w:lang w:val="it-I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2B562" w14:textId="77777777" w:rsidR="00C67EB4" w:rsidRDefault="00C67EB4">
      <w:r>
        <w:separator/>
      </w:r>
    </w:p>
    <w:p w14:paraId="1A65207C" w14:textId="77777777" w:rsidR="00C67EB4" w:rsidRDefault="00C67EB4"/>
  </w:footnote>
  <w:footnote w:type="continuationSeparator" w:id="0">
    <w:p w14:paraId="5C98C9D3" w14:textId="77777777" w:rsidR="00C67EB4" w:rsidRDefault="00C67EB4">
      <w:r>
        <w:continuationSeparator/>
      </w:r>
    </w:p>
    <w:p w14:paraId="6C838641" w14:textId="77777777" w:rsidR="00C67EB4" w:rsidRDefault="00C67E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8BCD4" w14:textId="77777777" w:rsidR="007371E4" w:rsidRDefault="007371E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FE42C" w14:textId="77777777" w:rsidR="00D933FF" w:rsidRDefault="00D933FF">
    <w:pPr>
      <w:pStyle w:val="En-tte"/>
      <w:rPr>
        <w:lang w:val="it-CH"/>
      </w:rPr>
    </w:pPr>
  </w:p>
  <w:p w14:paraId="71C1631E" w14:textId="77777777" w:rsidR="00D933FF" w:rsidRDefault="00D933FF">
    <w:pPr>
      <w:pStyle w:val="En-tte"/>
      <w:rPr>
        <w:lang w:val="it-CH"/>
      </w:rPr>
    </w:pPr>
    <w:r>
      <w:rPr>
        <w:rFonts w:ascii="Arial" w:hAnsi="Arial" w:cs="Arial"/>
        <w:noProof/>
        <w:szCs w:val="18"/>
        <w:lang w:eastAsia="de-CH"/>
      </w:rPr>
      <w:drawing>
        <wp:anchor distT="0" distB="0" distL="114300" distR="114300" simplePos="0" relativeHeight="251661312" behindDoc="0" locked="0" layoutInCell="1" allowOverlap="1" wp14:anchorId="0581B01D" wp14:editId="5B4E0B4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54184" cy="492125"/>
          <wp:effectExtent l="0" t="0" r="8255" b="3175"/>
          <wp:wrapNone/>
          <wp:docPr id="10" name="Picture 6" descr="Bundeslogo_RGB_pos_600 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Bundeslogo_RGB_pos_600 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034"/>
                  <a:stretch>
                    <a:fillRect/>
                  </a:stretch>
                </pic:blipFill>
                <pic:spPr bwMode="auto">
                  <a:xfrm>
                    <a:off x="0" y="0"/>
                    <a:ext cx="354184" cy="492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  <w:p w14:paraId="23046EC3" w14:textId="77777777" w:rsidR="00D933FF" w:rsidRDefault="00D933FF">
    <w:pPr>
      <w:pStyle w:val="En-tte"/>
      <w:rPr>
        <w:lang w:val="it-CH"/>
      </w:rPr>
    </w:pPr>
  </w:p>
  <w:p w14:paraId="7C19E1DD" w14:textId="77777777" w:rsidR="00D933FF" w:rsidRDefault="00D933FF">
    <w:pPr>
      <w:pStyle w:val="En-tte"/>
      <w:rPr>
        <w:lang w:val="it-CH"/>
      </w:rPr>
    </w:pPr>
  </w:p>
  <w:p w14:paraId="07FACFE1" w14:textId="77777777" w:rsidR="00D933FF" w:rsidRDefault="00D933FF">
    <w:pPr>
      <w:pStyle w:val="En-tte"/>
      <w:rPr>
        <w:lang w:val="it-CH"/>
      </w:rPr>
    </w:pPr>
  </w:p>
  <w:p w14:paraId="3C059021" w14:textId="77777777" w:rsidR="00D933FF" w:rsidRPr="00806CAE" w:rsidRDefault="00D933FF" w:rsidP="00151E16">
    <w:pPr>
      <w:tabs>
        <w:tab w:val="left" w:pos="4860"/>
      </w:tabs>
      <w:rPr>
        <w:lang w:val="it-C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C8D44" w14:textId="77777777" w:rsidR="00D933FF" w:rsidRDefault="00D933FF">
    <w:pPr>
      <w:pStyle w:val="En-tte"/>
      <w:rPr>
        <w:noProof/>
        <w:lang w:eastAsia="de-CH"/>
      </w:rPr>
    </w:pPr>
  </w:p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0"/>
      <w:gridCol w:w="4767"/>
    </w:tblGrid>
    <w:tr w:rsidR="00D933FF" w:rsidRPr="007371E4" w14:paraId="71C15ECE" w14:textId="77777777" w:rsidTr="00D933FF">
      <w:tc>
        <w:tcPr>
          <w:tcW w:w="4870" w:type="dxa"/>
        </w:tcPr>
        <w:p w14:paraId="34443B3A" w14:textId="77777777" w:rsidR="00D933FF" w:rsidRDefault="00D933FF" w:rsidP="00F71FE5">
          <w:pPr>
            <w:pStyle w:val="En-tte"/>
            <w:tabs>
              <w:tab w:val="left" w:pos="1260"/>
            </w:tabs>
            <w:jc w:val="right"/>
            <w:rPr>
              <w:rFonts w:ascii="Arial" w:hAnsi="Arial" w:cs="Arial"/>
              <w:szCs w:val="18"/>
              <w:lang w:val="it-IT"/>
            </w:rPr>
          </w:pPr>
          <w:r>
            <w:rPr>
              <w:noProof/>
              <w:szCs w:val="24"/>
              <w:lang w:eastAsia="de-CH"/>
            </w:rPr>
            <w:drawing>
              <wp:anchor distT="0" distB="0" distL="114300" distR="114300" simplePos="0" relativeHeight="251663360" behindDoc="0" locked="1" layoutInCell="1" allowOverlap="1" wp14:anchorId="5C143661" wp14:editId="0E7703EE">
                <wp:simplePos x="0" y="0"/>
                <wp:positionH relativeFrom="column">
                  <wp:posOffset>-53975</wp:posOffset>
                </wp:positionH>
                <wp:positionV relativeFrom="paragraph">
                  <wp:posOffset>6350</wp:posOffset>
                </wp:positionV>
                <wp:extent cx="1969770" cy="491490"/>
                <wp:effectExtent l="0" t="0" r="0" b="0"/>
                <wp:wrapNone/>
                <wp:docPr id="11" name="LogoSW" descr="Bundeslogo_sw_pos_600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W" descr="Bundeslogo_sw_pos_6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9770" cy="491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Cs w:val="24"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64384" behindDoc="0" locked="1" layoutInCell="1" allowOverlap="1" wp14:anchorId="06DE6907" wp14:editId="1D6FE16D">
                    <wp:simplePos x="0" y="0"/>
                    <wp:positionH relativeFrom="column">
                      <wp:posOffset>-53975</wp:posOffset>
                    </wp:positionH>
                    <wp:positionV relativeFrom="page">
                      <wp:posOffset>6985</wp:posOffset>
                    </wp:positionV>
                    <wp:extent cx="1979930" cy="492125"/>
                    <wp:effectExtent l="3175" t="0" r="0" b="5715"/>
                    <wp:wrapNone/>
                    <wp:docPr id="4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DC9E237" id="LogoCol" o:spid="_x0000_s1026" style="position:absolute;margin-left:-4.25pt;margin-top:.55pt;width:155.9pt;height:38.75pt;z-index:251664384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">
                      <v:imagedata r:id="rId4" o:title="Bundeslogo_RGB_pos_600 neu" cropright="53762f"/>
                    </v:shape>
                    <w10:wrap anchory="page"/>
                    <w10:anchorlock/>
                  </v:group>
                </w:pict>
              </mc:Fallback>
            </mc:AlternateContent>
          </w:r>
        </w:p>
      </w:tc>
      <w:tc>
        <w:tcPr>
          <w:tcW w:w="4767" w:type="dxa"/>
        </w:tcPr>
        <w:p w14:paraId="38A0EB86" w14:textId="4E0269EE" w:rsidR="00D933FF" w:rsidRPr="00DD2031" w:rsidRDefault="006F4D88" w:rsidP="00F71FE5">
          <w:pPr>
            <w:pStyle w:val="zzKopfDept"/>
            <w:rPr>
              <w:szCs w:val="15"/>
              <w:lang w:val="it-CH"/>
            </w:rPr>
          </w:pPr>
          <w:r w:rsidRPr="00DD2031">
            <w:rPr>
              <w:szCs w:val="15"/>
              <w:lang w:val="it-CH"/>
            </w:rPr>
            <w:t>Dipartimento federale dell’economia,</w:t>
          </w:r>
          <w:r w:rsidRPr="00DD2031">
            <w:rPr>
              <w:szCs w:val="15"/>
              <w:lang w:val="it-CH"/>
            </w:rPr>
            <w:br/>
            <w:t>della formazione e della ricerca DEFR</w:t>
          </w:r>
        </w:p>
        <w:p w14:paraId="10784A26" w14:textId="7978B284" w:rsidR="00D933FF" w:rsidRPr="006F4D88" w:rsidRDefault="00D933FF" w:rsidP="00F71FE5">
          <w:pPr>
            <w:pStyle w:val="En-tte"/>
            <w:tabs>
              <w:tab w:val="left" w:pos="1260"/>
            </w:tabs>
            <w:spacing w:after="100"/>
            <w:jc w:val="left"/>
            <w:rPr>
              <w:rFonts w:ascii="Arial" w:hAnsi="Arial" w:cs="Arial"/>
              <w:b/>
              <w:sz w:val="15"/>
              <w:szCs w:val="15"/>
              <w:lang w:val="it-IT"/>
            </w:rPr>
          </w:pPr>
          <w:r w:rsidRPr="006F4D88">
            <w:rPr>
              <w:rFonts w:ascii="Arial" w:hAnsi="Arial" w:cs="Arial"/>
              <w:b/>
              <w:sz w:val="15"/>
              <w:szCs w:val="15"/>
              <w:lang w:val="it-IT"/>
            </w:rPr>
            <w:t>S</w:t>
          </w:r>
          <w:r w:rsidR="006F4D88" w:rsidRPr="006F4D88">
            <w:rPr>
              <w:rFonts w:ascii="Arial" w:hAnsi="Arial" w:cs="Arial"/>
              <w:b/>
              <w:sz w:val="15"/>
              <w:szCs w:val="15"/>
              <w:lang w:val="it-IT"/>
            </w:rPr>
            <w:t>egreteria di Stato per la formazione</w:t>
          </w:r>
          <w:r w:rsidRPr="006F4D88">
            <w:rPr>
              <w:rFonts w:ascii="Arial" w:hAnsi="Arial" w:cs="Arial"/>
              <w:b/>
              <w:sz w:val="15"/>
              <w:szCs w:val="15"/>
              <w:lang w:val="it-IT"/>
            </w:rPr>
            <w:t>,</w:t>
          </w:r>
          <w:r w:rsidRPr="006F4D88">
            <w:rPr>
              <w:rFonts w:ascii="Arial" w:hAnsi="Arial" w:cs="Arial"/>
              <w:b/>
              <w:sz w:val="15"/>
              <w:szCs w:val="15"/>
              <w:lang w:val="it-IT"/>
            </w:rPr>
            <w:br/>
          </w:r>
          <w:r w:rsidR="006F4D88" w:rsidRPr="006F4D88">
            <w:rPr>
              <w:rFonts w:ascii="Arial" w:hAnsi="Arial" w:cs="Arial"/>
              <w:b/>
              <w:sz w:val="15"/>
              <w:szCs w:val="15"/>
              <w:lang w:val="it-IT"/>
            </w:rPr>
            <w:t>la ricerca e</w:t>
          </w:r>
          <w:r w:rsidR="006F4D88">
            <w:rPr>
              <w:rFonts w:ascii="Arial" w:hAnsi="Arial" w:cs="Arial"/>
              <w:b/>
              <w:sz w:val="15"/>
              <w:szCs w:val="15"/>
              <w:lang w:val="it-IT"/>
            </w:rPr>
            <w:t xml:space="preserve"> </w:t>
          </w:r>
          <w:r w:rsidR="006F4D88" w:rsidRPr="006F4D88">
            <w:rPr>
              <w:rFonts w:ascii="Arial" w:hAnsi="Arial" w:cs="Arial"/>
              <w:b/>
              <w:sz w:val="15"/>
              <w:szCs w:val="15"/>
              <w:lang w:val="it-IT"/>
            </w:rPr>
            <w:t xml:space="preserve">l’innovazione </w:t>
          </w:r>
          <w:r w:rsidRPr="006F4D88">
            <w:rPr>
              <w:rFonts w:ascii="Arial" w:hAnsi="Arial" w:cs="Arial"/>
              <w:b/>
              <w:sz w:val="15"/>
              <w:szCs w:val="15"/>
              <w:lang w:val="it-IT"/>
            </w:rPr>
            <w:t>S</w:t>
          </w:r>
          <w:r w:rsidR="006F4D88" w:rsidRPr="006F4D88">
            <w:rPr>
              <w:rFonts w:ascii="Arial" w:hAnsi="Arial" w:cs="Arial"/>
              <w:b/>
              <w:sz w:val="15"/>
              <w:szCs w:val="15"/>
              <w:lang w:val="it-IT"/>
            </w:rPr>
            <w:t>EFR</w:t>
          </w:r>
          <w:r w:rsidRPr="006F4D88">
            <w:rPr>
              <w:rFonts w:ascii="Arial" w:hAnsi="Arial" w:cs="Arial"/>
              <w:b/>
              <w:sz w:val="15"/>
              <w:szCs w:val="15"/>
              <w:lang w:val="it-IT"/>
            </w:rPr>
            <w:t>I</w:t>
          </w:r>
        </w:p>
      </w:tc>
    </w:tr>
  </w:tbl>
  <w:p w14:paraId="225EFE39" w14:textId="77777777" w:rsidR="00D933FF" w:rsidRPr="00DD2031" w:rsidRDefault="00D933FF">
    <w:pPr>
      <w:pStyle w:val="En-tte"/>
      <w:rPr>
        <w:lang w:val="it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E453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738B6"/>
    <w:multiLevelType w:val="hybridMultilevel"/>
    <w:tmpl w:val="DA20ADFE"/>
    <w:lvl w:ilvl="0" w:tplc="A35EBEB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C27018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814" w:hanging="360"/>
      </w:pPr>
    </w:lvl>
    <w:lvl w:ilvl="1" w:tplc="08070019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41312400"/>
    <w:multiLevelType w:val="hybridMultilevel"/>
    <w:tmpl w:val="7AB6F480"/>
    <w:lvl w:ilvl="0" w:tplc="58727BB0">
      <w:start w:val="1"/>
      <w:numFmt w:val="lowerLetter"/>
      <w:lvlText w:val="%1)"/>
      <w:lvlJc w:val="left"/>
      <w:pPr>
        <w:ind w:left="814" w:hanging="360"/>
      </w:pPr>
    </w:lvl>
    <w:lvl w:ilvl="1" w:tplc="08070019" w:tentative="1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D49DD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41910"/>
    <w:multiLevelType w:val="hybridMultilevel"/>
    <w:tmpl w:val="48CAF87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3A6E85"/>
    <w:multiLevelType w:val="hybridMultilevel"/>
    <w:tmpl w:val="61628708"/>
    <w:lvl w:ilvl="0" w:tplc="08070013">
      <w:start w:val="1"/>
      <w:numFmt w:val="upperRoman"/>
      <w:lvlText w:val="%1."/>
      <w:lvlJc w:val="righ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D73AE0"/>
    <w:multiLevelType w:val="hybridMultilevel"/>
    <w:tmpl w:val="6672A562"/>
    <w:lvl w:ilvl="0" w:tplc="08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5212DC"/>
    <w:multiLevelType w:val="hybridMultilevel"/>
    <w:tmpl w:val="D2745B70"/>
    <w:lvl w:ilvl="0" w:tplc="E28E024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D5D32"/>
    <w:multiLevelType w:val="hybridMultilevel"/>
    <w:tmpl w:val="4EEC4B5E"/>
    <w:lvl w:ilvl="0" w:tplc="A642A5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6BC6EDA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1069" w:hanging="360"/>
      </w:pPr>
    </w:lvl>
    <w:lvl w:ilvl="1" w:tplc="08070019">
      <w:start w:val="1"/>
      <w:numFmt w:val="lowerLetter"/>
      <w:lvlText w:val="%2."/>
      <w:lvlJc w:val="left"/>
      <w:pPr>
        <w:ind w:left="1789" w:hanging="360"/>
      </w:pPr>
    </w:lvl>
    <w:lvl w:ilvl="2" w:tplc="0807001B" w:tentative="1">
      <w:start w:val="1"/>
      <w:numFmt w:val="lowerRoman"/>
      <w:lvlText w:val="%3."/>
      <w:lvlJc w:val="right"/>
      <w:pPr>
        <w:ind w:left="2509" w:hanging="180"/>
      </w:pPr>
    </w:lvl>
    <w:lvl w:ilvl="3" w:tplc="0807000F" w:tentative="1">
      <w:start w:val="1"/>
      <w:numFmt w:val="decimal"/>
      <w:lvlText w:val="%4."/>
      <w:lvlJc w:val="left"/>
      <w:pPr>
        <w:ind w:left="3229" w:hanging="360"/>
      </w:pPr>
    </w:lvl>
    <w:lvl w:ilvl="4" w:tplc="08070019" w:tentative="1">
      <w:start w:val="1"/>
      <w:numFmt w:val="lowerLetter"/>
      <w:lvlText w:val="%5."/>
      <w:lvlJc w:val="left"/>
      <w:pPr>
        <w:ind w:left="3949" w:hanging="360"/>
      </w:pPr>
    </w:lvl>
    <w:lvl w:ilvl="5" w:tplc="0807001B" w:tentative="1">
      <w:start w:val="1"/>
      <w:numFmt w:val="lowerRoman"/>
      <w:lvlText w:val="%6."/>
      <w:lvlJc w:val="right"/>
      <w:pPr>
        <w:ind w:left="4669" w:hanging="180"/>
      </w:pPr>
    </w:lvl>
    <w:lvl w:ilvl="6" w:tplc="0807000F" w:tentative="1">
      <w:start w:val="1"/>
      <w:numFmt w:val="decimal"/>
      <w:lvlText w:val="%7."/>
      <w:lvlJc w:val="left"/>
      <w:pPr>
        <w:ind w:left="5389" w:hanging="360"/>
      </w:pPr>
    </w:lvl>
    <w:lvl w:ilvl="7" w:tplc="08070019" w:tentative="1">
      <w:start w:val="1"/>
      <w:numFmt w:val="lowerLetter"/>
      <w:lvlText w:val="%8."/>
      <w:lvlJc w:val="left"/>
      <w:pPr>
        <w:ind w:left="6109" w:hanging="360"/>
      </w:pPr>
    </w:lvl>
    <w:lvl w:ilvl="8" w:tplc="08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7025441"/>
    <w:multiLevelType w:val="hybridMultilevel"/>
    <w:tmpl w:val="FA86A14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63598F"/>
    <w:multiLevelType w:val="hybridMultilevel"/>
    <w:tmpl w:val="FBCC47A6"/>
    <w:lvl w:ilvl="0" w:tplc="08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85645EB"/>
    <w:multiLevelType w:val="hybridMultilevel"/>
    <w:tmpl w:val="F646649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E9F5EA6"/>
    <w:multiLevelType w:val="hybridMultilevel"/>
    <w:tmpl w:val="8F3C6CF8"/>
    <w:lvl w:ilvl="0" w:tplc="08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00019" w:tentative="1">
      <w:start w:val="1"/>
      <w:numFmt w:val="lowerLetter"/>
      <w:lvlText w:val="%2."/>
      <w:lvlJc w:val="left"/>
      <w:pPr>
        <w:ind w:left="1440" w:hanging="360"/>
      </w:pPr>
    </w:lvl>
    <w:lvl w:ilvl="2" w:tplc="0810001B" w:tentative="1">
      <w:start w:val="1"/>
      <w:numFmt w:val="lowerRoman"/>
      <w:lvlText w:val="%3."/>
      <w:lvlJc w:val="right"/>
      <w:pPr>
        <w:ind w:left="2160" w:hanging="180"/>
      </w:pPr>
    </w:lvl>
    <w:lvl w:ilvl="3" w:tplc="0810000F" w:tentative="1">
      <w:start w:val="1"/>
      <w:numFmt w:val="decimal"/>
      <w:lvlText w:val="%4."/>
      <w:lvlJc w:val="left"/>
      <w:pPr>
        <w:ind w:left="2880" w:hanging="360"/>
      </w:pPr>
    </w:lvl>
    <w:lvl w:ilvl="4" w:tplc="08100019" w:tentative="1">
      <w:start w:val="1"/>
      <w:numFmt w:val="lowerLetter"/>
      <w:lvlText w:val="%5."/>
      <w:lvlJc w:val="left"/>
      <w:pPr>
        <w:ind w:left="3600" w:hanging="360"/>
      </w:pPr>
    </w:lvl>
    <w:lvl w:ilvl="5" w:tplc="0810001B" w:tentative="1">
      <w:start w:val="1"/>
      <w:numFmt w:val="lowerRoman"/>
      <w:lvlText w:val="%6."/>
      <w:lvlJc w:val="right"/>
      <w:pPr>
        <w:ind w:left="4320" w:hanging="180"/>
      </w:pPr>
    </w:lvl>
    <w:lvl w:ilvl="6" w:tplc="0810000F" w:tentative="1">
      <w:start w:val="1"/>
      <w:numFmt w:val="decimal"/>
      <w:lvlText w:val="%7."/>
      <w:lvlJc w:val="left"/>
      <w:pPr>
        <w:ind w:left="5040" w:hanging="360"/>
      </w:pPr>
    </w:lvl>
    <w:lvl w:ilvl="7" w:tplc="08100019" w:tentative="1">
      <w:start w:val="1"/>
      <w:numFmt w:val="lowerLetter"/>
      <w:lvlText w:val="%8."/>
      <w:lvlJc w:val="left"/>
      <w:pPr>
        <w:ind w:left="5760" w:hanging="360"/>
      </w:pPr>
    </w:lvl>
    <w:lvl w:ilvl="8" w:tplc="08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6"/>
  </w:num>
  <w:num w:numId="12">
    <w:abstractNumId w:val="16"/>
  </w:num>
  <w:num w:numId="13">
    <w:abstractNumId w:val="10"/>
  </w:num>
  <w:num w:numId="14">
    <w:abstractNumId w:val="24"/>
  </w:num>
  <w:num w:numId="15">
    <w:abstractNumId w:val="34"/>
  </w:num>
  <w:num w:numId="16">
    <w:abstractNumId w:val="31"/>
  </w:num>
  <w:num w:numId="17">
    <w:abstractNumId w:val="11"/>
  </w:num>
  <w:num w:numId="18">
    <w:abstractNumId w:val="41"/>
  </w:num>
  <w:num w:numId="19">
    <w:abstractNumId w:val="12"/>
  </w:num>
  <w:num w:numId="20">
    <w:abstractNumId w:val="32"/>
  </w:num>
  <w:num w:numId="21">
    <w:abstractNumId w:val="19"/>
  </w:num>
  <w:num w:numId="22">
    <w:abstractNumId w:val="20"/>
  </w:num>
  <w:num w:numId="23">
    <w:abstractNumId w:val="21"/>
  </w:num>
  <w:num w:numId="24">
    <w:abstractNumId w:val="23"/>
  </w:num>
  <w:num w:numId="25">
    <w:abstractNumId w:val="15"/>
  </w:num>
  <w:num w:numId="26">
    <w:abstractNumId w:val="13"/>
  </w:num>
  <w:num w:numId="27">
    <w:abstractNumId w:val="22"/>
  </w:num>
  <w:num w:numId="28">
    <w:abstractNumId w:val="39"/>
  </w:num>
  <w:num w:numId="29">
    <w:abstractNumId w:val="29"/>
  </w:num>
  <w:num w:numId="30">
    <w:abstractNumId w:val="27"/>
  </w:num>
  <w:num w:numId="31">
    <w:abstractNumId w:val="17"/>
  </w:num>
  <w:num w:numId="32">
    <w:abstractNumId w:val="38"/>
  </w:num>
  <w:num w:numId="33">
    <w:abstractNumId w:val="18"/>
  </w:num>
  <w:num w:numId="34">
    <w:abstractNumId w:val="33"/>
  </w:num>
  <w:num w:numId="35">
    <w:abstractNumId w:val="37"/>
  </w:num>
  <w:num w:numId="36">
    <w:abstractNumId w:val="35"/>
  </w:num>
  <w:num w:numId="37">
    <w:abstractNumId w:val="30"/>
  </w:num>
  <w:num w:numId="38">
    <w:abstractNumId w:val="28"/>
  </w:num>
  <w:num w:numId="39">
    <w:abstractNumId w:val="36"/>
  </w:num>
  <w:num w:numId="40">
    <w:abstractNumId w:val="14"/>
  </w:num>
  <w:num w:numId="41">
    <w:abstractNumId w:val="25"/>
  </w:num>
  <w:num w:numId="42">
    <w:abstractNumId w:val="4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doNotTrackFormatting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268"/>
    <w:rsid w:val="0001569B"/>
    <w:rsid w:val="00024123"/>
    <w:rsid w:val="0003362C"/>
    <w:rsid w:val="0004138B"/>
    <w:rsid w:val="00045634"/>
    <w:rsid w:val="0005079C"/>
    <w:rsid w:val="000552A0"/>
    <w:rsid w:val="00060361"/>
    <w:rsid w:val="00061DE5"/>
    <w:rsid w:val="00063E21"/>
    <w:rsid w:val="000665F3"/>
    <w:rsid w:val="00084F6D"/>
    <w:rsid w:val="00085F5F"/>
    <w:rsid w:val="00092D59"/>
    <w:rsid w:val="000958F9"/>
    <w:rsid w:val="00097D74"/>
    <w:rsid w:val="000A52F4"/>
    <w:rsid w:val="000B59EE"/>
    <w:rsid w:val="000B703F"/>
    <w:rsid w:val="000C04E5"/>
    <w:rsid w:val="000C27FA"/>
    <w:rsid w:val="000E2C13"/>
    <w:rsid w:val="000E326D"/>
    <w:rsid w:val="000F2F4D"/>
    <w:rsid w:val="000F59B6"/>
    <w:rsid w:val="000F696F"/>
    <w:rsid w:val="000F73FB"/>
    <w:rsid w:val="00103A3A"/>
    <w:rsid w:val="001046F7"/>
    <w:rsid w:val="00104A6F"/>
    <w:rsid w:val="00105409"/>
    <w:rsid w:val="00106148"/>
    <w:rsid w:val="001279E3"/>
    <w:rsid w:val="0013525D"/>
    <w:rsid w:val="00143A7F"/>
    <w:rsid w:val="00151E16"/>
    <w:rsid w:val="00154659"/>
    <w:rsid w:val="00175BCF"/>
    <w:rsid w:val="00177A97"/>
    <w:rsid w:val="0018213C"/>
    <w:rsid w:val="00185DB3"/>
    <w:rsid w:val="001921D9"/>
    <w:rsid w:val="001968DF"/>
    <w:rsid w:val="001A57B4"/>
    <w:rsid w:val="001B569B"/>
    <w:rsid w:val="001B6B15"/>
    <w:rsid w:val="001D0A89"/>
    <w:rsid w:val="001D1FF6"/>
    <w:rsid w:val="001D6D35"/>
    <w:rsid w:val="001E2519"/>
    <w:rsid w:val="001E4B23"/>
    <w:rsid w:val="001E50FB"/>
    <w:rsid w:val="001E6800"/>
    <w:rsid w:val="001F027F"/>
    <w:rsid w:val="00205249"/>
    <w:rsid w:val="00206C2F"/>
    <w:rsid w:val="00211541"/>
    <w:rsid w:val="00214AA5"/>
    <w:rsid w:val="0021580C"/>
    <w:rsid w:val="00215A77"/>
    <w:rsid w:val="00224C8B"/>
    <w:rsid w:val="00230248"/>
    <w:rsid w:val="00231F01"/>
    <w:rsid w:val="00243B02"/>
    <w:rsid w:val="002441BF"/>
    <w:rsid w:val="002447C5"/>
    <w:rsid w:val="00256586"/>
    <w:rsid w:val="00257B71"/>
    <w:rsid w:val="002609E1"/>
    <w:rsid w:val="00264D0B"/>
    <w:rsid w:val="002719E8"/>
    <w:rsid w:val="00275704"/>
    <w:rsid w:val="00281888"/>
    <w:rsid w:val="00281902"/>
    <w:rsid w:val="00284A6C"/>
    <w:rsid w:val="00295E77"/>
    <w:rsid w:val="002A2E6D"/>
    <w:rsid w:val="002A5D4F"/>
    <w:rsid w:val="002B1C13"/>
    <w:rsid w:val="002B2977"/>
    <w:rsid w:val="002B6B5E"/>
    <w:rsid w:val="002B7AED"/>
    <w:rsid w:val="002C3E14"/>
    <w:rsid w:val="002D7246"/>
    <w:rsid w:val="002E08C7"/>
    <w:rsid w:val="002E33B6"/>
    <w:rsid w:val="002E5E81"/>
    <w:rsid w:val="002E62CE"/>
    <w:rsid w:val="002F026F"/>
    <w:rsid w:val="002F60FC"/>
    <w:rsid w:val="002F63E9"/>
    <w:rsid w:val="00305FEE"/>
    <w:rsid w:val="00306F67"/>
    <w:rsid w:val="003075C5"/>
    <w:rsid w:val="00315D36"/>
    <w:rsid w:val="0032501E"/>
    <w:rsid w:val="00336FD1"/>
    <w:rsid w:val="00346B92"/>
    <w:rsid w:val="00347243"/>
    <w:rsid w:val="003562FD"/>
    <w:rsid w:val="00357E7B"/>
    <w:rsid w:val="00362D78"/>
    <w:rsid w:val="00377CAD"/>
    <w:rsid w:val="00382071"/>
    <w:rsid w:val="00382624"/>
    <w:rsid w:val="00383B74"/>
    <w:rsid w:val="00387923"/>
    <w:rsid w:val="003901B8"/>
    <w:rsid w:val="00393B84"/>
    <w:rsid w:val="003A4FD2"/>
    <w:rsid w:val="003A5EA2"/>
    <w:rsid w:val="003B171F"/>
    <w:rsid w:val="003B182F"/>
    <w:rsid w:val="003B49E5"/>
    <w:rsid w:val="003B6E3A"/>
    <w:rsid w:val="003C73AD"/>
    <w:rsid w:val="003E0F5F"/>
    <w:rsid w:val="003E1296"/>
    <w:rsid w:val="003E145F"/>
    <w:rsid w:val="003F44A1"/>
    <w:rsid w:val="003F78E6"/>
    <w:rsid w:val="00400CA0"/>
    <w:rsid w:val="004066FA"/>
    <w:rsid w:val="004131D5"/>
    <w:rsid w:val="004148BF"/>
    <w:rsid w:val="00425CED"/>
    <w:rsid w:val="00427938"/>
    <w:rsid w:val="0043124D"/>
    <w:rsid w:val="004328DE"/>
    <w:rsid w:val="00452FFA"/>
    <w:rsid w:val="004609DC"/>
    <w:rsid w:val="004620D8"/>
    <w:rsid w:val="00462A67"/>
    <w:rsid w:val="00470F49"/>
    <w:rsid w:val="004712D0"/>
    <w:rsid w:val="00477E53"/>
    <w:rsid w:val="00482663"/>
    <w:rsid w:val="00495693"/>
    <w:rsid w:val="00496F4F"/>
    <w:rsid w:val="004A0002"/>
    <w:rsid w:val="004A07CC"/>
    <w:rsid w:val="004A0CA6"/>
    <w:rsid w:val="004A0D60"/>
    <w:rsid w:val="004A38E9"/>
    <w:rsid w:val="004B1953"/>
    <w:rsid w:val="004B23FD"/>
    <w:rsid w:val="004B7310"/>
    <w:rsid w:val="004C03B3"/>
    <w:rsid w:val="004C6982"/>
    <w:rsid w:val="004D312F"/>
    <w:rsid w:val="004D51D8"/>
    <w:rsid w:val="004D658B"/>
    <w:rsid w:val="004D7FDE"/>
    <w:rsid w:val="004E033A"/>
    <w:rsid w:val="004E1486"/>
    <w:rsid w:val="004E7A30"/>
    <w:rsid w:val="004F1745"/>
    <w:rsid w:val="004F6786"/>
    <w:rsid w:val="0050517C"/>
    <w:rsid w:val="00506F66"/>
    <w:rsid w:val="00510E0C"/>
    <w:rsid w:val="00514357"/>
    <w:rsid w:val="005150AF"/>
    <w:rsid w:val="005201BE"/>
    <w:rsid w:val="00520E54"/>
    <w:rsid w:val="00522200"/>
    <w:rsid w:val="00524B6A"/>
    <w:rsid w:val="00525366"/>
    <w:rsid w:val="00532B4A"/>
    <w:rsid w:val="00535237"/>
    <w:rsid w:val="0054169E"/>
    <w:rsid w:val="00550C79"/>
    <w:rsid w:val="00551E0A"/>
    <w:rsid w:val="00561F4E"/>
    <w:rsid w:val="00565DC1"/>
    <w:rsid w:val="00570794"/>
    <w:rsid w:val="00572744"/>
    <w:rsid w:val="00576F29"/>
    <w:rsid w:val="00577B5A"/>
    <w:rsid w:val="0058395A"/>
    <w:rsid w:val="00584970"/>
    <w:rsid w:val="00586CCD"/>
    <w:rsid w:val="00587CEC"/>
    <w:rsid w:val="005936F2"/>
    <w:rsid w:val="00594E99"/>
    <w:rsid w:val="005A2EEA"/>
    <w:rsid w:val="005A49DA"/>
    <w:rsid w:val="005B598D"/>
    <w:rsid w:val="005B61AA"/>
    <w:rsid w:val="005B7A0F"/>
    <w:rsid w:val="005C2E18"/>
    <w:rsid w:val="005D0556"/>
    <w:rsid w:val="005D0962"/>
    <w:rsid w:val="005D0D3C"/>
    <w:rsid w:val="005D7A71"/>
    <w:rsid w:val="005D7C66"/>
    <w:rsid w:val="005E3946"/>
    <w:rsid w:val="005E3E4D"/>
    <w:rsid w:val="005F2EDA"/>
    <w:rsid w:val="005F69A6"/>
    <w:rsid w:val="005F78C1"/>
    <w:rsid w:val="006039F2"/>
    <w:rsid w:val="0061090F"/>
    <w:rsid w:val="00613376"/>
    <w:rsid w:val="006158D7"/>
    <w:rsid w:val="00616911"/>
    <w:rsid w:val="0062217F"/>
    <w:rsid w:val="006221E8"/>
    <w:rsid w:val="00624C0D"/>
    <w:rsid w:val="00624F7C"/>
    <w:rsid w:val="00625D50"/>
    <w:rsid w:val="00631A5B"/>
    <w:rsid w:val="006510B6"/>
    <w:rsid w:val="00666D8E"/>
    <w:rsid w:val="006721DB"/>
    <w:rsid w:val="00672D6E"/>
    <w:rsid w:val="0068081E"/>
    <w:rsid w:val="00682382"/>
    <w:rsid w:val="00685380"/>
    <w:rsid w:val="00694F04"/>
    <w:rsid w:val="00696192"/>
    <w:rsid w:val="006978CA"/>
    <w:rsid w:val="006A0259"/>
    <w:rsid w:val="006A1218"/>
    <w:rsid w:val="006A2ACC"/>
    <w:rsid w:val="006B2CE2"/>
    <w:rsid w:val="006B6FE5"/>
    <w:rsid w:val="006B7A01"/>
    <w:rsid w:val="006C26AF"/>
    <w:rsid w:val="006C4D82"/>
    <w:rsid w:val="006C7EF8"/>
    <w:rsid w:val="006D0690"/>
    <w:rsid w:val="006D5260"/>
    <w:rsid w:val="006D5395"/>
    <w:rsid w:val="006E12EB"/>
    <w:rsid w:val="006F472D"/>
    <w:rsid w:val="006F4D88"/>
    <w:rsid w:val="00700DC2"/>
    <w:rsid w:val="00703FA9"/>
    <w:rsid w:val="00710AC6"/>
    <w:rsid w:val="00710D93"/>
    <w:rsid w:val="00715DE0"/>
    <w:rsid w:val="00720DE1"/>
    <w:rsid w:val="007254F1"/>
    <w:rsid w:val="00731BF6"/>
    <w:rsid w:val="007365C3"/>
    <w:rsid w:val="007371E4"/>
    <w:rsid w:val="00741C28"/>
    <w:rsid w:val="00751CFF"/>
    <w:rsid w:val="00752268"/>
    <w:rsid w:val="00762CA8"/>
    <w:rsid w:val="007661F5"/>
    <w:rsid w:val="0077430B"/>
    <w:rsid w:val="00780058"/>
    <w:rsid w:val="007842DB"/>
    <w:rsid w:val="007851E5"/>
    <w:rsid w:val="00785F1E"/>
    <w:rsid w:val="00793122"/>
    <w:rsid w:val="007A26FC"/>
    <w:rsid w:val="007A307E"/>
    <w:rsid w:val="007A32DF"/>
    <w:rsid w:val="007A4827"/>
    <w:rsid w:val="007A7474"/>
    <w:rsid w:val="007B0EA5"/>
    <w:rsid w:val="007B60E2"/>
    <w:rsid w:val="007C252E"/>
    <w:rsid w:val="007C3580"/>
    <w:rsid w:val="007C4D23"/>
    <w:rsid w:val="007D27CA"/>
    <w:rsid w:val="007D353D"/>
    <w:rsid w:val="007D489C"/>
    <w:rsid w:val="007D7F9B"/>
    <w:rsid w:val="007E0F58"/>
    <w:rsid w:val="007E3ACD"/>
    <w:rsid w:val="007F4042"/>
    <w:rsid w:val="008015A0"/>
    <w:rsid w:val="00802B39"/>
    <w:rsid w:val="00804716"/>
    <w:rsid w:val="00806CAE"/>
    <w:rsid w:val="00806D34"/>
    <w:rsid w:val="00810107"/>
    <w:rsid w:val="00813E26"/>
    <w:rsid w:val="008140BC"/>
    <w:rsid w:val="008207A3"/>
    <w:rsid w:val="0082080D"/>
    <w:rsid w:val="00821082"/>
    <w:rsid w:val="008279C7"/>
    <w:rsid w:val="00827ECF"/>
    <w:rsid w:val="00831E7C"/>
    <w:rsid w:val="00832C4A"/>
    <w:rsid w:val="0085223C"/>
    <w:rsid w:val="0085338C"/>
    <w:rsid w:val="008573EF"/>
    <w:rsid w:val="008573FC"/>
    <w:rsid w:val="00866E37"/>
    <w:rsid w:val="00870B2E"/>
    <w:rsid w:val="00872A10"/>
    <w:rsid w:val="00881606"/>
    <w:rsid w:val="00891C74"/>
    <w:rsid w:val="00897581"/>
    <w:rsid w:val="008A2861"/>
    <w:rsid w:val="008A5962"/>
    <w:rsid w:val="008A675B"/>
    <w:rsid w:val="008B0B93"/>
    <w:rsid w:val="008C1D3F"/>
    <w:rsid w:val="008D13BE"/>
    <w:rsid w:val="008E6979"/>
    <w:rsid w:val="008F77AA"/>
    <w:rsid w:val="00902C1E"/>
    <w:rsid w:val="00905CE1"/>
    <w:rsid w:val="009064F2"/>
    <w:rsid w:val="0090799B"/>
    <w:rsid w:val="00910259"/>
    <w:rsid w:val="0091210A"/>
    <w:rsid w:val="009124DF"/>
    <w:rsid w:val="009144BD"/>
    <w:rsid w:val="00915449"/>
    <w:rsid w:val="0091763B"/>
    <w:rsid w:val="009201A2"/>
    <w:rsid w:val="00927555"/>
    <w:rsid w:val="0093094A"/>
    <w:rsid w:val="00943E44"/>
    <w:rsid w:val="00955C2C"/>
    <w:rsid w:val="00956553"/>
    <w:rsid w:val="009668E7"/>
    <w:rsid w:val="00971766"/>
    <w:rsid w:val="00972500"/>
    <w:rsid w:val="00980A29"/>
    <w:rsid w:val="00985841"/>
    <w:rsid w:val="009917C7"/>
    <w:rsid w:val="0099250D"/>
    <w:rsid w:val="00994B53"/>
    <w:rsid w:val="009A050F"/>
    <w:rsid w:val="009A2883"/>
    <w:rsid w:val="009A378E"/>
    <w:rsid w:val="009B6999"/>
    <w:rsid w:val="009D4C1F"/>
    <w:rsid w:val="009E33B6"/>
    <w:rsid w:val="009F457F"/>
    <w:rsid w:val="00A04DD0"/>
    <w:rsid w:val="00A07045"/>
    <w:rsid w:val="00A12338"/>
    <w:rsid w:val="00A132DB"/>
    <w:rsid w:val="00A13ADF"/>
    <w:rsid w:val="00A311B9"/>
    <w:rsid w:val="00A4105C"/>
    <w:rsid w:val="00A415F7"/>
    <w:rsid w:val="00A52818"/>
    <w:rsid w:val="00A6564A"/>
    <w:rsid w:val="00A66266"/>
    <w:rsid w:val="00A66551"/>
    <w:rsid w:val="00A71F9D"/>
    <w:rsid w:val="00A923D7"/>
    <w:rsid w:val="00AA32E1"/>
    <w:rsid w:val="00AA6E7E"/>
    <w:rsid w:val="00AB473E"/>
    <w:rsid w:val="00AC4FEE"/>
    <w:rsid w:val="00AD3DFC"/>
    <w:rsid w:val="00AF4657"/>
    <w:rsid w:val="00B02859"/>
    <w:rsid w:val="00B029C9"/>
    <w:rsid w:val="00B1009C"/>
    <w:rsid w:val="00B238A7"/>
    <w:rsid w:val="00B25A46"/>
    <w:rsid w:val="00B27A4E"/>
    <w:rsid w:val="00B27B8C"/>
    <w:rsid w:val="00B35269"/>
    <w:rsid w:val="00B53D5E"/>
    <w:rsid w:val="00B541ED"/>
    <w:rsid w:val="00B61FA1"/>
    <w:rsid w:val="00B647C7"/>
    <w:rsid w:val="00B67CDA"/>
    <w:rsid w:val="00B73809"/>
    <w:rsid w:val="00B85196"/>
    <w:rsid w:val="00B8664A"/>
    <w:rsid w:val="00B916A4"/>
    <w:rsid w:val="00BA0312"/>
    <w:rsid w:val="00BA140A"/>
    <w:rsid w:val="00BA31D5"/>
    <w:rsid w:val="00BA5751"/>
    <w:rsid w:val="00BC176A"/>
    <w:rsid w:val="00BC6C39"/>
    <w:rsid w:val="00BD2353"/>
    <w:rsid w:val="00BE2758"/>
    <w:rsid w:val="00BE2E88"/>
    <w:rsid w:val="00BF09B7"/>
    <w:rsid w:val="00BF2532"/>
    <w:rsid w:val="00C013F2"/>
    <w:rsid w:val="00C07484"/>
    <w:rsid w:val="00C12403"/>
    <w:rsid w:val="00C179CD"/>
    <w:rsid w:val="00C20E04"/>
    <w:rsid w:val="00C26083"/>
    <w:rsid w:val="00C30195"/>
    <w:rsid w:val="00C317BB"/>
    <w:rsid w:val="00C32126"/>
    <w:rsid w:val="00C5273D"/>
    <w:rsid w:val="00C52BBF"/>
    <w:rsid w:val="00C53AD5"/>
    <w:rsid w:val="00C57B55"/>
    <w:rsid w:val="00C64AC0"/>
    <w:rsid w:val="00C67EB4"/>
    <w:rsid w:val="00C80B3B"/>
    <w:rsid w:val="00C83617"/>
    <w:rsid w:val="00C837C5"/>
    <w:rsid w:val="00C930E5"/>
    <w:rsid w:val="00C96810"/>
    <w:rsid w:val="00C97484"/>
    <w:rsid w:val="00CB3148"/>
    <w:rsid w:val="00CC43E6"/>
    <w:rsid w:val="00CC4997"/>
    <w:rsid w:val="00CD0257"/>
    <w:rsid w:val="00CD092A"/>
    <w:rsid w:val="00CD0F7A"/>
    <w:rsid w:val="00CD1A1A"/>
    <w:rsid w:val="00CD2845"/>
    <w:rsid w:val="00CD2A4A"/>
    <w:rsid w:val="00CD6623"/>
    <w:rsid w:val="00CD7773"/>
    <w:rsid w:val="00CE09C4"/>
    <w:rsid w:val="00CE1266"/>
    <w:rsid w:val="00CE571F"/>
    <w:rsid w:val="00CE7CD2"/>
    <w:rsid w:val="00CF3BF4"/>
    <w:rsid w:val="00D03AA8"/>
    <w:rsid w:val="00D12932"/>
    <w:rsid w:val="00D1345A"/>
    <w:rsid w:val="00D13C34"/>
    <w:rsid w:val="00D2181E"/>
    <w:rsid w:val="00D22878"/>
    <w:rsid w:val="00D23B51"/>
    <w:rsid w:val="00D246D4"/>
    <w:rsid w:val="00D25C9D"/>
    <w:rsid w:val="00D26A03"/>
    <w:rsid w:val="00D3059E"/>
    <w:rsid w:val="00D305A4"/>
    <w:rsid w:val="00D42125"/>
    <w:rsid w:val="00D479B6"/>
    <w:rsid w:val="00D5134C"/>
    <w:rsid w:val="00D52C47"/>
    <w:rsid w:val="00D605B6"/>
    <w:rsid w:val="00D62274"/>
    <w:rsid w:val="00D70A19"/>
    <w:rsid w:val="00D75D65"/>
    <w:rsid w:val="00D863B6"/>
    <w:rsid w:val="00D92194"/>
    <w:rsid w:val="00D933FF"/>
    <w:rsid w:val="00DA3EA9"/>
    <w:rsid w:val="00DA3EC8"/>
    <w:rsid w:val="00DA5161"/>
    <w:rsid w:val="00DA5471"/>
    <w:rsid w:val="00DA55D8"/>
    <w:rsid w:val="00DB326B"/>
    <w:rsid w:val="00DD2031"/>
    <w:rsid w:val="00DD2585"/>
    <w:rsid w:val="00DD2BB5"/>
    <w:rsid w:val="00DE2C87"/>
    <w:rsid w:val="00DE30DE"/>
    <w:rsid w:val="00DF044F"/>
    <w:rsid w:val="00E036E4"/>
    <w:rsid w:val="00E15487"/>
    <w:rsid w:val="00E159BC"/>
    <w:rsid w:val="00E16CD9"/>
    <w:rsid w:val="00E24DE5"/>
    <w:rsid w:val="00E277E3"/>
    <w:rsid w:val="00E34DEF"/>
    <w:rsid w:val="00E36233"/>
    <w:rsid w:val="00E40190"/>
    <w:rsid w:val="00E41168"/>
    <w:rsid w:val="00E4299A"/>
    <w:rsid w:val="00E43F89"/>
    <w:rsid w:val="00E5072B"/>
    <w:rsid w:val="00E53D03"/>
    <w:rsid w:val="00E56F07"/>
    <w:rsid w:val="00E63543"/>
    <w:rsid w:val="00E67076"/>
    <w:rsid w:val="00E704FD"/>
    <w:rsid w:val="00E8767E"/>
    <w:rsid w:val="00E92463"/>
    <w:rsid w:val="00E9480F"/>
    <w:rsid w:val="00E95DBF"/>
    <w:rsid w:val="00E97F78"/>
    <w:rsid w:val="00EB591D"/>
    <w:rsid w:val="00EB7EFD"/>
    <w:rsid w:val="00EC18A6"/>
    <w:rsid w:val="00ED651E"/>
    <w:rsid w:val="00EE1EA7"/>
    <w:rsid w:val="00EE3862"/>
    <w:rsid w:val="00EE3A9D"/>
    <w:rsid w:val="00EE4C65"/>
    <w:rsid w:val="00EE554E"/>
    <w:rsid w:val="00EF41D5"/>
    <w:rsid w:val="00F0312D"/>
    <w:rsid w:val="00F153B1"/>
    <w:rsid w:val="00F176E2"/>
    <w:rsid w:val="00F2276C"/>
    <w:rsid w:val="00F23C3A"/>
    <w:rsid w:val="00F27780"/>
    <w:rsid w:val="00F30945"/>
    <w:rsid w:val="00F41898"/>
    <w:rsid w:val="00F420D4"/>
    <w:rsid w:val="00F538D1"/>
    <w:rsid w:val="00F55565"/>
    <w:rsid w:val="00F703DF"/>
    <w:rsid w:val="00F71FE5"/>
    <w:rsid w:val="00F76CA8"/>
    <w:rsid w:val="00F7718F"/>
    <w:rsid w:val="00F803AD"/>
    <w:rsid w:val="00F866C7"/>
    <w:rsid w:val="00F93321"/>
    <w:rsid w:val="00F93503"/>
    <w:rsid w:val="00FA3249"/>
    <w:rsid w:val="00FA73FC"/>
    <w:rsid w:val="00FB144D"/>
    <w:rsid w:val="00FB314C"/>
    <w:rsid w:val="00FC69B5"/>
    <w:rsid w:val="00FE010B"/>
    <w:rsid w:val="00FE64B0"/>
    <w:rsid w:val="00FF1FA4"/>
    <w:rsid w:val="00FF3AFD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94B340C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CE1"/>
    <w:pPr>
      <w:spacing w:line="260" w:lineRule="exact"/>
      <w:jc w:val="both"/>
    </w:pPr>
    <w:rPr>
      <w:lang w:val="de-CH"/>
    </w:rPr>
  </w:style>
  <w:style w:type="paragraph" w:styleId="Titre1">
    <w:name w:val="heading 1"/>
    <w:basedOn w:val="Normal"/>
    <w:next w:val="Normal"/>
    <w:qFormat/>
    <w:rsid w:val="00C07484"/>
    <w:pPr>
      <w:keepNext/>
      <w:pBdr>
        <w:top w:val="single" w:sz="4" w:space="4" w:color="auto"/>
      </w:pBdr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ascii="Arial" w:hAnsi="Arial" w:cs="Arial"/>
      <w:b/>
      <w:kern w:val="32"/>
      <w:sz w:val="28"/>
    </w:rPr>
  </w:style>
  <w:style w:type="paragraph" w:styleId="Titre2">
    <w:name w:val="heading 2"/>
    <w:basedOn w:val="Titre1"/>
    <w:next w:val="Normal"/>
    <w:autoRedefine/>
    <w:qFormat/>
    <w:rsid w:val="009A378E"/>
    <w:pPr>
      <w:pBdr>
        <w:top w:val="none" w:sz="0" w:space="0" w:color="auto"/>
      </w:pBdr>
      <w:tabs>
        <w:tab w:val="clear" w:pos="709"/>
      </w:tabs>
      <w:spacing w:before="0" w:after="240"/>
      <w:outlineLvl w:val="1"/>
    </w:pPr>
    <w:rPr>
      <w:sz w:val="24"/>
    </w:rPr>
  </w:style>
  <w:style w:type="paragraph" w:styleId="Titre3">
    <w:name w:val="heading 3"/>
    <w:basedOn w:val="Titre1"/>
    <w:next w:val="Normal"/>
    <w:qFormat/>
    <w:pPr>
      <w:numPr>
        <w:ilvl w:val="2"/>
      </w:numPr>
      <w:ind w:left="680" w:hanging="680"/>
      <w:outlineLvl w:val="2"/>
    </w:pPr>
  </w:style>
  <w:style w:type="paragraph" w:styleId="Titre4">
    <w:name w:val="heading 4"/>
    <w:basedOn w:val="Titre1"/>
    <w:next w:val="Normal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Titre5">
    <w:name w:val="heading 5"/>
    <w:basedOn w:val="Titre1"/>
    <w:next w:val="Normal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Titre6">
    <w:name w:val="heading 6"/>
    <w:basedOn w:val="Titre1"/>
    <w:next w:val="Normal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Titre7">
    <w:name w:val="heading 7"/>
    <w:basedOn w:val="Titre1"/>
    <w:next w:val="Normal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Titre8">
    <w:name w:val="heading 8"/>
    <w:basedOn w:val="Titre1"/>
    <w:next w:val="Normal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Titre9">
    <w:name w:val="heading 9"/>
    <w:basedOn w:val="Titre1"/>
    <w:next w:val="Normal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Pieddepage">
    <w:name w:val="footer"/>
    <w:basedOn w:val="Normal"/>
    <w:link w:val="PieddepageCar"/>
    <w:uiPriority w:val="99"/>
    <w:pPr>
      <w:spacing w:line="200" w:lineRule="exact"/>
    </w:pPr>
    <w:rPr>
      <w:sz w:val="14"/>
    </w:rPr>
  </w:style>
  <w:style w:type="paragraph" w:styleId="TM4">
    <w:name w:val="toc 4"/>
    <w:basedOn w:val="TM1"/>
    <w:next w:val="Normal"/>
    <w:autoRedefine/>
    <w:semiHidden/>
    <w:rPr>
      <w:b w:val="0"/>
    </w:rPr>
  </w:style>
  <w:style w:type="paragraph" w:styleId="TM1">
    <w:name w:val="toc 1"/>
    <w:basedOn w:val="Normal"/>
    <w:next w:val="Normal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Sous-titre">
    <w:name w:val="Subtitle"/>
    <w:basedOn w:val="Normal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Normal"/>
    <w:rPr>
      <w:b/>
    </w:rPr>
  </w:style>
  <w:style w:type="paragraph" w:styleId="Titre">
    <w:name w:val="Title"/>
    <w:basedOn w:val="Normal"/>
    <w:next w:val="Normal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TM2">
    <w:name w:val="toc 2"/>
    <w:basedOn w:val="TM1"/>
    <w:next w:val="Normal"/>
    <w:autoRedefine/>
    <w:uiPriority w:val="39"/>
    <w:rPr>
      <w:b w:val="0"/>
    </w:rPr>
  </w:style>
  <w:style w:type="paragraph" w:styleId="TM3">
    <w:name w:val="toc 3"/>
    <w:basedOn w:val="TM1"/>
    <w:next w:val="Normal"/>
    <w:autoRedefine/>
    <w:semiHidden/>
    <w:rPr>
      <w:b w:val="0"/>
    </w:rPr>
  </w:style>
  <w:style w:type="paragraph" w:styleId="TM5">
    <w:name w:val="toc 5"/>
    <w:basedOn w:val="TM1"/>
    <w:next w:val="Normal"/>
    <w:autoRedefine/>
    <w:semiHidden/>
    <w:rPr>
      <w:b w:val="0"/>
    </w:rPr>
  </w:style>
  <w:style w:type="paragraph" w:styleId="TM6">
    <w:name w:val="toc 6"/>
    <w:basedOn w:val="TM1"/>
    <w:next w:val="Normal"/>
    <w:autoRedefine/>
    <w:semiHidden/>
    <w:rPr>
      <w:b w:val="0"/>
    </w:rPr>
  </w:style>
  <w:style w:type="paragraph" w:styleId="TM7">
    <w:name w:val="toc 7"/>
    <w:basedOn w:val="TM1"/>
    <w:next w:val="Normal"/>
    <w:autoRedefine/>
    <w:semiHidden/>
    <w:rPr>
      <w:b w:val="0"/>
    </w:rPr>
  </w:style>
  <w:style w:type="paragraph" w:styleId="TM8">
    <w:name w:val="toc 8"/>
    <w:basedOn w:val="TM1"/>
    <w:next w:val="Normal"/>
    <w:autoRedefine/>
    <w:semiHidden/>
    <w:rPr>
      <w:b w:val="0"/>
    </w:rPr>
  </w:style>
  <w:style w:type="paragraph" w:styleId="TM9">
    <w:name w:val="toc 9"/>
    <w:basedOn w:val="TM1"/>
    <w:next w:val="Normal"/>
    <w:autoRedefine/>
    <w:semiHidden/>
    <w:rPr>
      <w:b w:val="0"/>
    </w:rPr>
  </w:style>
  <w:style w:type="character" w:styleId="Lienhypertexte">
    <w:name w:val="Hyperlink"/>
    <w:basedOn w:val="Policepardfaut"/>
    <w:uiPriority w:val="99"/>
    <w:rPr>
      <w:rFonts w:ascii="Verdana" w:hAnsi="Verdana"/>
      <w:color w:val="auto"/>
      <w:sz w:val="18"/>
      <w:u w:val="single"/>
    </w:rPr>
  </w:style>
  <w:style w:type="paragraph" w:styleId="Tabledesillustrations">
    <w:name w:val="table of figures"/>
    <w:basedOn w:val="TM1"/>
    <w:next w:val="Normal"/>
    <w:semiHidden/>
    <w:pPr>
      <w:ind w:left="0" w:firstLine="0"/>
    </w:pPr>
  </w:style>
  <w:style w:type="character" w:styleId="Lienhypertextesuivivisit">
    <w:name w:val="FollowedHyperlink"/>
    <w:basedOn w:val="Lienhypertexte"/>
    <w:semiHidden/>
    <w:rPr>
      <w:rFonts w:ascii="Verdana" w:hAnsi="Verdana"/>
      <w:color w:val="800000"/>
      <w:sz w:val="18"/>
      <w:u w:val="single"/>
    </w:rPr>
  </w:style>
  <w:style w:type="paragraph" w:styleId="Explorateurdedocuments">
    <w:name w:val="Document Map"/>
    <w:basedOn w:val="Normalcentr"/>
    <w:semiHidden/>
    <w:pPr>
      <w:shd w:val="clear" w:color="auto" w:fill="E0E0E0"/>
    </w:pPr>
  </w:style>
  <w:style w:type="paragraph" w:styleId="Normalcentr">
    <w:name w:val="Block Text"/>
    <w:basedOn w:val="Normal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Formuledepolitesse">
    <w:name w:val="Closing"/>
    <w:basedOn w:val="Normal"/>
    <w:semiHidden/>
  </w:style>
  <w:style w:type="paragraph" w:styleId="Lgende">
    <w:name w:val="caption"/>
    <w:basedOn w:val="Sous-titre"/>
    <w:next w:val="Normal"/>
    <w:qFormat/>
    <w:pPr>
      <w:spacing w:before="200" w:after="160" w:line="240" w:lineRule="auto"/>
      <w:ind w:left="1701" w:hanging="1701"/>
    </w:pPr>
  </w:style>
  <w:style w:type="paragraph" w:styleId="Notedefin">
    <w:name w:val="endnote text"/>
    <w:aliases w:val="Endnotentext Char"/>
    <w:basedOn w:val="Normal"/>
    <w:semiHidden/>
  </w:style>
  <w:style w:type="character" w:styleId="Appeldenotedefin">
    <w:name w:val="endnote reference"/>
    <w:basedOn w:val="Policepardfaut"/>
    <w:semiHidden/>
    <w:rPr>
      <w:rFonts w:ascii="Verdana" w:hAnsi="Verdana"/>
      <w:b/>
      <w:sz w:val="18"/>
      <w:vertAlign w:val="superscript"/>
    </w:rPr>
  </w:style>
  <w:style w:type="character" w:styleId="lev">
    <w:name w:val="Strong"/>
    <w:basedOn w:val="Policepardfaut"/>
    <w:qFormat/>
    <w:rPr>
      <w:rFonts w:ascii="Verdana" w:hAnsi="Verdana"/>
      <w:b/>
    </w:rPr>
  </w:style>
  <w:style w:type="paragraph" w:styleId="Titredenote">
    <w:name w:val="Note Heading"/>
    <w:basedOn w:val="Normal"/>
    <w:next w:val="Normal"/>
    <w:semiHidden/>
    <w:rPr>
      <w:b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basedOn w:val="Policepardfaut"/>
    <w:semiHidden/>
    <w:rPr>
      <w:rFonts w:ascii="Verdana" w:hAnsi="Verdana"/>
      <w:b/>
      <w:sz w:val="18"/>
      <w:vertAlign w:val="superscript"/>
    </w:rPr>
  </w:style>
  <w:style w:type="character" w:styleId="Accentuation">
    <w:name w:val="Emphasis"/>
    <w:basedOn w:val="Policepardfaut"/>
    <w:qFormat/>
    <w:rPr>
      <w:rFonts w:ascii="Verdana" w:hAnsi="Verdana"/>
      <w:sz w:val="18"/>
      <w:u w:val="single"/>
    </w:rPr>
  </w:style>
  <w:style w:type="paragraph" w:styleId="AdresseHTML">
    <w:name w:val="HTML Address"/>
    <w:basedOn w:val="Normal"/>
    <w:semiHidden/>
    <w:rPr>
      <w:color w:val="FF6600"/>
      <w:u w:val="single"/>
    </w:rPr>
  </w:style>
  <w:style w:type="character" w:styleId="AcronymeHTML">
    <w:name w:val="HTML Acronym"/>
    <w:basedOn w:val="Policepardfaut"/>
    <w:semiHidden/>
    <w:rPr>
      <w:rFonts w:ascii="Verdana" w:hAnsi="Verdana"/>
      <w:color w:val="FF6600"/>
      <w:sz w:val="18"/>
    </w:rPr>
  </w:style>
  <w:style w:type="character" w:styleId="ExempleHTML">
    <w:name w:val="HTML Sample"/>
    <w:basedOn w:val="Policepardfaut"/>
    <w:semiHidden/>
    <w:rPr>
      <w:rFonts w:ascii="Courier New" w:hAnsi="Courier New"/>
      <w:sz w:val="16"/>
    </w:rPr>
  </w:style>
  <w:style w:type="character" w:styleId="CodeHTML">
    <w:name w:val="HTML Code"/>
    <w:basedOn w:val="Policepardfaut"/>
    <w:semiHidden/>
    <w:rPr>
      <w:rFonts w:ascii="Courier New" w:hAnsi="Courier New"/>
      <w:sz w:val="16"/>
    </w:rPr>
  </w:style>
  <w:style w:type="character" w:styleId="DfinitionHTML">
    <w:name w:val="HTML Definition"/>
    <w:basedOn w:val="Policepardfaut"/>
    <w:semiHidden/>
    <w:rPr>
      <w:rFonts w:ascii="Courier New" w:hAnsi="Courier New"/>
      <w:sz w:val="16"/>
    </w:rPr>
  </w:style>
  <w:style w:type="character" w:styleId="MachinecrireHTML">
    <w:name w:val="HTML Typewriter"/>
    <w:basedOn w:val="Policepardfaut"/>
    <w:semiHidden/>
    <w:rPr>
      <w:rFonts w:ascii="Courier New" w:hAnsi="Courier New"/>
      <w:sz w:val="16"/>
    </w:rPr>
  </w:style>
  <w:style w:type="character" w:styleId="ClavierHTML">
    <w:name w:val="HTML Keyboard"/>
    <w:basedOn w:val="Policepardfaut"/>
    <w:semiHidden/>
    <w:rPr>
      <w:rFonts w:ascii="Courier New" w:hAnsi="Courier New"/>
      <w:sz w:val="16"/>
    </w:rPr>
  </w:style>
  <w:style w:type="character" w:styleId="VariableHTML">
    <w:name w:val="HTML Variable"/>
    <w:basedOn w:val="Policepardfaut"/>
    <w:semiHidden/>
    <w:rPr>
      <w:rFonts w:ascii="Courier New" w:hAnsi="Courier New"/>
      <w:sz w:val="16"/>
    </w:rPr>
  </w:style>
  <w:style w:type="paragraph" w:styleId="PrformatHTML">
    <w:name w:val="HTML Preformatted"/>
    <w:basedOn w:val="Normal"/>
    <w:semiHidden/>
    <w:rPr>
      <w:rFonts w:ascii="Courier New" w:hAnsi="Courier New"/>
      <w:sz w:val="16"/>
    </w:rPr>
  </w:style>
  <w:style w:type="character" w:styleId="CitationHTML">
    <w:name w:val="HTML Cite"/>
    <w:basedOn w:val="Policepardfaut"/>
    <w:semiHidden/>
    <w:rPr>
      <w:rFonts w:ascii="Courier New" w:hAnsi="Courier New"/>
      <w:sz w:val="16"/>
    </w:r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autoRedefine/>
    <w:semiHidden/>
    <w:pPr>
      <w:ind w:left="1135" w:hanging="284"/>
    </w:pPr>
  </w:style>
  <w:style w:type="paragraph" w:styleId="Index5">
    <w:name w:val="index 5"/>
    <w:basedOn w:val="Normal"/>
    <w:next w:val="Normal"/>
    <w:autoRedefine/>
    <w:semiHidden/>
    <w:pPr>
      <w:ind w:left="1418" w:hanging="284"/>
    </w:pPr>
  </w:style>
  <w:style w:type="paragraph" w:styleId="Index6">
    <w:name w:val="index 6"/>
    <w:basedOn w:val="Normal"/>
    <w:next w:val="Normal"/>
    <w:autoRedefine/>
    <w:semiHidden/>
    <w:pPr>
      <w:ind w:left="1702" w:hanging="284"/>
    </w:pPr>
  </w:style>
  <w:style w:type="paragraph" w:styleId="Index7">
    <w:name w:val="index 7"/>
    <w:basedOn w:val="Normal"/>
    <w:next w:val="Normal"/>
    <w:autoRedefine/>
    <w:semiHidden/>
    <w:pPr>
      <w:ind w:left="1985" w:hanging="284"/>
    </w:pPr>
  </w:style>
  <w:style w:type="paragraph" w:styleId="Index8">
    <w:name w:val="index 8"/>
    <w:basedOn w:val="Normal"/>
    <w:next w:val="Normal"/>
    <w:autoRedefine/>
    <w:semiHidden/>
    <w:pPr>
      <w:ind w:left="2269" w:hanging="284"/>
    </w:pPr>
  </w:style>
  <w:style w:type="paragraph" w:styleId="Index9">
    <w:name w:val="index 9"/>
    <w:basedOn w:val="Normal"/>
    <w:next w:val="Normal"/>
    <w:autoRedefine/>
    <w:semiHidden/>
    <w:pPr>
      <w:ind w:left="2552" w:hanging="284"/>
    </w:pPr>
  </w:style>
  <w:style w:type="paragraph" w:styleId="Titreindex">
    <w:name w:val="index heading"/>
    <w:basedOn w:val="Sous-titre"/>
    <w:next w:val="Index1"/>
    <w:semiHidden/>
  </w:style>
  <w:style w:type="paragraph" w:styleId="Commentaire">
    <w:name w:val="annotation text"/>
    <w:basedOn w:val="Normal"/>
    <w:link w:val="CommentaireCar"/>
    <w:semiHidden/>
    <w:rPr>
      <w:u w:val="single"/>
    </w:rPr>
  </w:style>
  <w:style w:type="character" w:styleId="Marquedecommentaire">
    <w:name w:val="annotation reference"/>
    <w:basedOn w:val="Policepardfaut"/>
    <w:semiHidden/>
    <w:rPr>
      <w:rFonts w:ascii="Verdana" w:hAnsi="Verdana"/>
      <w:b/>
      <w:sz w:val="18"/>
    </w:rPr>
  </w:style>
  <w:style w:type="paragraph" w:styleId="Listenumros">
    <w:name w:val="List Number"/>
    <w:basedOn w:val="Normal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umros2">
    <w:name w:val="List Number 2"/>
    <w:basedOn w:val="Normal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umros3">
    <w:name w:val="List Number 3"/>
    <w:basedOn w:val="Normal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umros4">
    <w:name w:val="List Number 4"/>
    <w:basedOn w:val="Normal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umros5">
    <w:name w:val="List Number 5"/>
    <w:basedOn w:val="Normal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Textedemacro">
    <w:name w:val="macro"/>
    <w:basedOn w:val="Normal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En-ttedemessage">
    <w:name w:val="Message Header"/>
    <w:basedOn w:val="Sous-titre"/>
    <w:semiHidden/>
    <w:pPr>
      <w:pBdr>
        <w:bottom w:val="single" w:sz="6" w:space="3" w:color="auto"/>
      </w:pBdr>
    </w:pPr>
  </w:style>
  <w:style w:type="paragraph" w:styleId="Textebrut">
    <w:name w:val="Plain Text"/>
    <w:basedOn w:val="Normal"/>
    <w:semiHidden/>
    <w:rPr>
      <w:rFonts w:ascii="Courier New" w:hAnsi="Courier New"/>
    </w:rPr>
  </w:style>
  <w:style w:type="paragraph" w:styleId="Tabledesrfrencesjuridiques">
    <w:name w:val="table of authorities"/>
    <w:basedOn w:val="Normal"/>
    <w:next w:val="Normal"/>
    <w:semiHidden/>
    <w:pPr>
      <w:ind w:left="284" w:hanging="284"/>
    </w:pPr>
  </w:style>
  <w:style w:type="paragraph" w:styleId="TitreTR">
    <w:name w:val="toa heading"/>
    <w:basedOn w:val="Sous-titre"/>
    <w:next w:val="Normal"/>
    <w:semiHidden/>
  </w:style>
  <w:style w:type="character" w:styleId="Numrodepage">
    <w:name w:val="page number"/>
    <w:basedOn w:val="Policepardfaut"/>
    <w:semiHidden/>
    <w:rPr>
      <w:rFonts w:ascii="Verdana" w:hAnsi="Verdana"/>
      <w:b/>
      <w:sz w:val="18"/>
    </w:rPr>
  </w:style>
  <w:style w:type="paragraph" w:styleId="NormalWeb">
    <w:name w:val="Normal (Web)"/>
    <w:basedOn w:val="Normal"/>
    <w:semiHidden/>
    <w:pPr>
      <w:spacing w:line="360" w:lineRule="exact"/>
    </w:pPr>
    <w:rPr>
      <w:sz w:val="22"/>
    </w:rPr>
  </w:style>
  <w:style w:type="paragraph" w:styleId="Retraitnormal">
    <w:name w:val="Normal Indent"/>
    <w:basedOn w:val="Normal"/>
    <w:semiHidden/>
    <w:pPr>
      <w:ind w:left="567"/>
    </w:pPr>
  </w:style>
  <w:style w:type="paragraph" w:styleId="Corpsdetexte">
    <w:name w:val="Body Text"/>
    <w:basedOn w:val="Normal"/>
    <w:semiHidden/>
  </w:style>
  <w:style w:type="paragraph" w:styleId="Corpsdetexte2">
    <w:name w:val="Body Text 2"/>
    <w:basedOn w:val="Normal"/>
    <w:semiHidden/>
  </w:style>
  <w:style w:type="paragraph" w:styleId="Corpsdetexte3">
    <w:name w:val="Body Text 3"/>
    <w:basedOn w:val="Normal"/>
    <w:semiHidden/>
  </w:style>
  <w:style w:type="paragraph" w:styleId="Retraitcorpsdetexte">
    <w:name w:val="Body Text Indent"/>
    <w:basedOn w:val="Normal"/>
    <w:semiHidden/>
    <w:pPr>
      <w:ind w:left="284"/>
    </w:pPr>
  </w:style>
  <w:style w:type="paragraph" w:styleId="Retraitcorpsdetexte2">
    <w:name w:val="Body Text Indent 2"/>
    <w:basedOn w:val="Normal"/>
    <w:semiHidden/>
    <w:pPr>
      <w:ind w:left="284"/>
    </w:pPr>
  </w:style>
  <w:style w:type="paragraph" w:styleId="Retraitcorpsdetexte3">
    <w:name w:val="Body Text Indent 3"/>
    <w:basedOn w:val="Normal"/>
    <w:semiHidden/>
    <w:pPr>
      <w:ind w:left="284"/>
    </w:pPr>
  </w:style>
  <w:style w:type="paragraph" w:styleId="Retrait1religne">
    <w:name w:val="Body Text First Indent"/>
    <w:basedOn w:val="Corpsdetexte"/>
    <w:semiHidden/>
    <w:pPr>
      <w:ind w:firstLine="284"/>
    </w:pPr>
  </w:style>
  <w:style w:type="paragraph" w:styleId="Retraitcorpset1relig">
    <w:name w:val="Body Text First Indent 2"/>
    <w:basedOn w:val="Retraitcorpsdetexte"/>
    <w:semiHidden/>
    <w:pPr>
      <w:ind w:firstLine="284"/>
    </w:pPr>
  </w:style>
  <w:style w:type="paragraph" w:styleId="Adresseexpditeur">
    <w:name w:val="envelope return"/>
    <w:basedOn w:val="Normal"/>
    <w:semiHidden/>
  </w:style>
  <w:style w:type="paragraph" w:styleId="Adressedestinataire">
    <w:name w:val="envelope address"/>
    <w:basedOn w:val="Normal"/>
    <w:semiHidden/>
    <w:pPr>
      <w:framePr w:hSpace="142" w:vSpace="142" w:wrap="notBeside" w:vAnchor="page" w:hAnchor="page" w:yAlign="top"/>
    </w:pPr>
  </w:style>
  <w:style w:type="paragraph" w:styleId="Signature">
    <w:name w:val="Signature"/>
    <w:basedOn w:val="Normal"/>
    <w:semiHidden/>
  </w:style>
  <w:style w:type="character" w:styleId="Numrodeligne">
    <w:name w:val="line number"/>
    <w:basedOn w:val="Policepardfaut"/>
    <w:semiHidden/>
    <w:rPr>
      <w:rFonts w:ascii="Verdana" w:hAnsi="Verdana"/>
      <w:sz w:val="14"/>
    </w:rPr>
  </w:style>
  <w:style w:type="paragraph" w:styleId="Listepuces">
    <w:name w:val="List Bullet"/>
    <w:basedOn w:val="Normal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Listepuces2">
    <w:name w:val="List Bullet 2"/>
    <w:basedOn w:val="Listepuces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Listepuces3">
    <w:name w:val="List Bullet 3"/>
    <w:basedOn w:val="Listepuces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Listepuces4">
    <w:name w:val="List Bullet 4"/>
    <w:basedOn w:val="Listepuces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Listepuces5">
    <w:name w:val="List Bullet 5"/>
    <w:basedOn w:val="Listepuces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Normal"/>
    <w:pPr>
      <w:jc w:val="left"/>
    </w:pPr>
    <w:rPr>
      <w:sz w:val="14"/>
    </w:rPr>
  </w:style>
  <w:style w:type="paragraph" w:customStyle="1" w:styleId="Dokumenttitel">
    <w:name w:val="Dokumenttitel"/>
    <w:basedOn w:val="Titre"/>
    <w:pPr>
      <w:spacing w:before="3000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Normal"/>
    <w:next w:val="Normal"/>
    <w:pPr>
      <w:numPr>
        <w:numId w:val="11"/>
      </w:numPr>
      <w:tabs>
        <w:tab w:val="left" w:pos="720"/>
      </w:tabs>
      <w:spacing w:after="60" w:line="240" w:lineRule="auto"/>
    </w:pPr>
    <w:rPr>
      <w:rFonts w:ascii="Arial" w:hAnsi="Arial"/>
      <w:sz w:val="22"/>
      <w:szCs w:val="24"/>
    </w:rPr>
  </w:style>
  <w:style w:type="paragraph" w:customStyle="1" w:styleId="QAPSpezStadiumText">
    <w:name w:val="QAP_Spez_Stadium_Text"/>
    <w:basedOn w:val="Normal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Normal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Policepardfau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Policepardfau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Normal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Normal"/>
    <w:pPr>
      <w:spacing w:before="100" w:line="280" w:lineRule="atLeast"/>
      <w:ind w:left="397" w:hanging="397"/>
    </w:pPr>
    <w:rPr>
      <w:rFonts w:ascii="Arial" w:hAnsi="Arial"/>
      <w:sz w:val="22"/>
      <w:lang w:val="de-DE" w:eastAsia="en-US"/>
    </w:rPr>
  </w:style>
  <w:style w:type="paragraph" w:styleId="Rvision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PieddepageCar">
    <w:name w:val="Pied de page Car"/>
    <w:basedOn w:val="Policepardfaut"/>
    <w:link w:val="Pieddepage"/>
    <w:uiPriority w:val="99"/>
    <w:rsid w:val="00264D0B"/>
    <w:rPr>
      <w:rFonts w:ascii="Verdana" w:hAnsi="Verdana"/>
      <w:sz w:val="14"/>
      <w:lang w:val="de-CH" w:eastAsia="de-DE"/>
    </w:rPr>
  </w:style>
  <w:style w:type="paragraph" w:styleId="Paragraphedeliste">
    <w:name w:val="List Paragraph"/>
    <w:basedOn w:val="Normal"/>
    <w:uiPriority w:val="34"/>
    <w:qFormat/>
    <w:rsid w:val="009A050F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CommentaireCar">
    <w:name w:val="Commentaire Car"/>
    <w:basedOn w:val="Policepardfaut"/>
    <w:link w:val="Commentaire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Grilledutableau">
    <w:name w:val="Table Grid"/>
    <w:basedOn w:val="TableauNormal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semiHidden/>
    <w:rsid w:val="00F71FE5"/>
    <w:rPr>
      <w:sz w:val="14"/>
      <w:lang w:val="de-CH"/>
    </w:rPr>
  </w:style>
  <w:style w:type="paragraph" w:customStyle="1" w:styleId="zzKopfDept">
    <w:name w:val="zz KopfDept"/>
    <w:next w:val="Normal"/>
    <w:rsid w:val="00F71FE5"/>
    <w:pPr>
      <w:suppressAutoHyphens/>
      <w:spacing w:after="100" w:line="200" w:lineRule="atLeast"/>
      <w:contextualSpacing/>
    </w:pPr>
    <w:rPr>
      <w:rFonts w:ascii="Arial" w:hAnsi="Arial"/>
      <w:noProof/>
      <w:sz w:val="15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4_BG-HF_Schlussbericht_DE_ohne-EKHF"/>
    <f:field ref="objsubject" par="" edit="true" text=""/>
    <f:field ref="objcreatedby" par="" text="Bell, Julia, SBFI "/>
    <f:field ref="objcreatedat" par="" text="22.11.2019 10:17:24"/>
    <f:field ref="objchangedby" par="" text="Bell, Julia, SBFI "/>
    <f:field ref="objmodifiedat" par="" text="22.11.2019 10:17:25"/>
    <f:field ref="doc_FSCFOLIO_1_1001_FieldDocumentNumber" par="" text=""/>
    <f:field ref="doc_FSCFOLIO_1_1001_FieldSubject" par="" edit="true" text=""/>
    <f:field ref="FSCFOLIO_1_1001_FieldCurrentUser" par="" text="SBFI  Nicole Aeby-Egger"/>
    <f:field ref="CCAPRECONFIG_15_1001_Objektname" par="" edit="true" text="4_BG-HF_Schlussbericht_DE_ohne-EKHF"/>
    <f:field ref="CHPRECONFIG_1_1001_Objektname" par="" edit="true" text="4_BG-HF_Schlussbericht_DE_ohne-EKHF"/>
  </f:record>
  <f:record inx="1" ref=""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CCAPRECONFIG_15_1001_Abschriftsbemerkung" par="" text=""/>
    <f:field ref="CCAPRECONFIG_15_1001_Versandart" par="" text="Courrier B"/>
    <f:field ref="CCAPRECONFIG_15_1001_Fax" par="" text="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  <f:display par="" text="Serialcontext &gt; Destinataires">
    <f:field ref="CHPRECONFIG_1_1001_EMailAdresse" text="Adresse e-mail"/>
    <f:field ref="CCAPRECONFIG_15_1001_Fax" text="Fax"/>
    <f:field ref="CHPRECONFIG_1_1001_Anrede" text="Formule d'appel"/>
    <f:field ref="CHPRECONFIG_1_1001_Ort" text="Localité"/>
    <f:field ref="CHPRECONFIG_1_1001_Nachname" text="Nom"/>
    <f:field ref="CHPRECONFIG_1_1001_Postleitzahl" text="NPA"/>
    <f:field ref="CHPRECONFIG_1_1001_Vorname" text="Prénom"/>
    <f:field ref="CCAPRECONFIG_15_1001_Abschriftsbemerkung" text="Remarque de l'expéditeur"/>
    <f:field ref="CHPRECONFIG_1_1001_Strasse" text="Rue"/>
    <f:field ref="CHPRECONFIG_1_1001_Titel" text="Titre"/>
    <f:field ref="CCAPRECONFIG_15_1001_Versandart" text="Type d'envoi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5D9AFE6-524C-4653-B37D-E638BF70A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11</Pages>
  <Words>1539</Words>
  <Characters>8465</Characters>
  <Application>Microsoft Office Word</Application>
  <DocSecurity>0</DocSecurity>
  <Lines>70</Lines>
  <Paragraphs>19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[Dokumenttitel oder Betreff]</vt:lpstr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9985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Rouiller Julie SBFI</cp:lastModifiedBy>
  <cp:revision>4</cp:revision>
  <cp:lastPrinted>2018-03-12T10:14:00Z</cp:lastPrinted>
  <dcterms:created xsi:type="dcterms:W3CDTF">2023-06-23T07:12:00Z</dcterms:created>
  <dcterms:modified xsi:type="dcterms:W3CDTF">2023-06-29T13:30:00Z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2019-11-22T10:17:24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Bell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/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 </vt:lpwstr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COO.2101.108.4.836115</vt:lpwstr>
  </property>
  <property fmtid="{D5CDD505-2E9C-101B-9397-08002B2CF9AE}" pid="26" name="FSC#COOELAK@1.1001:Subject">
    <vt:lpwstr>Subdossier für Prozessablauf Bildunggänge udn NDS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Bell Julia, SBFI </vt:lpwstr>
  </property>
  <property fmtid="{D5CDD505-2E9C-101B-9397-08002B2CF9AE}" pid="33" name="FSC#COOELAK@1.1001:OwnerExtension">
    <vt:lpwstr>+41 58 484 4601</vt:lpwstr>
  </property>
  <property fmtid="{D5CDD505-2E9C-101B-9397-08002B2CF9AE}" pid="34" name="FSC#COOELAK@1.1001:OwnerFaxExtension">
    <vt:lpwstr/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Formation professionnelle et continue (BWB / SBFI)</vt:lpwstr>
  </property>
  <property fmtid="{D5CDD505-2E9C-101B-9397-08002B2CF9AE}" pid="40" name="FSC#COOELAK@1.1001:CreatedAt">
    <vt:lpwstr>22.11.2019</vt:lpwstr>
  </property>
  <property fmtid="{D5CDD505-2E9C-101B-9397-08002B2CF9AE}" pid="41" name="FSC#COOELAK@1.1001:OU">
    <vt:lpwstr>Formation professionnelle supérieure (HBB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*COO.2101.108.4.836115*</vt:lpwstr>
  </property>
  <property fmtid="{D5CDD505-2E9C-101B-9397-08002B2CF9AE}" pid="44" name="FSC#COOELAK@1.1001:RefBarCode">
    <vt:lpwstr>*COO.2101.108.7.836116*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Spécialiste</vt:lpwstr>
  </property>
  <property fmtid="{D5CDD505-2E9C-101B-9397-08002B2CF9AE}" pid="60" name="FSC#COOELAK@1.1001:CurrentUserEmail">
    <vt:lpwstr>nicole.aeby-egger@sbfi.admin.ch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>julia.bell@sbfi.admin.ch</vt:lpwstr>
  </property>
  <property fmtid="{D5CDD505-2E9C-101B-9397-08002B2CF9AE}" pid="69" name="FSC#EVDCFG@15.1400:FileRespFax">
    <vt:lpwstr/>
  </property>
  <property fmtid="{D5CDD505-2E9C-101B-9397-08002B2CF9AE}" pid="70" name="FSC#EVDCFG@15.1400:FileRespHome">
    <vt:lpwstr>Bern</vt:lpwstr>
  </property>
  <property fmtid="{D5CDD505-2E9C-101B-9397-08002B2CF9AE}" pid="71" name="FSC#EVDCFG@15.1400:FileResponsible">
    <vt:lpwstr>Julia Bell</vt:lpwstr>
  </property>
  <property fmtid="{D5CDD505-2E9C-101B-9397-08002B2CF9AE}" pid="72" name="FSC#EVDCFG@15.1400:UserInCharge">
    <vt:lpwstr/>
  </property>
  <property fmtid="{D5CDD505-2E9C-101B-9397-08002B2CF9AE}" pid="73" name="FSC#EVDCFG@15.1400:FileRespOrg">
    <vt:lpwstr>Formation professionnelle supérieure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>Beju</vt:lpwstr>
  </property>
  <property fmtid="{D5CDD505-2E9C-101B-9397-08002B2CF9AE}" pid="78" name="FSC#EVDCFG@15.1400:FileRespStreet">
    <vt:lpwstr>Einsteinstrasse 2</vt:lpwstr>
  </property>
  <property fmtid="{D5CDD505-2E9C-101B-9397-08002B2CF9AE}" pid="79" name="FSC#EVDCFG@15.1400:FileRespTel">
    <vt:lpwstr>+41 58 484 4601</vt:lpwstr>
  </property>
  <property fmtid="{D5CDD505-2E9C-101B-9397-08002B2CF9AE}" pid="80" name="FSC#EVDCFG@15.1400:FileRespZipCode">
    <vt:lpwstr>3003</vt:lpwstr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4_BG-HF_Schlussbericht_DE_ohne-EKHF</vt:lpwstr>
  </property>
  <property fmtid="{D5CDD505-2E9C-101B-9397-08002B2CF9AE}" pid="94" name="FSC#EVDCFG@15.1400:UserFunction">
    <vt:lpwstr>Sachbearbeiter/in-BWB</vt:lpwstr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/>
  </property>
  <property fmtid="{D5CDD505-2E9C-101B-9397-08002B2CF9AE}" pid="101" name="FSC#EVDCFG@15.1400:SalutationGermanUser">
    <vt:lpwstr/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 / SBFI</vt:lpwstr>
  </property>
  <property fmtid="{D5CDD505-2E9C-101B-9397-08002B2CF9AE}" pid="104" name="FSC#EVDCFG@15.1400:ResponsibleEditorFirstname">
    <vt:lpwstr>Julia</vt:lpwstr>
  </property>
  <property fmtid="{D5CDD505-2E9C-101B-9397-08002B2CF9AE}" pid="105" name="FSC#EVDCFG@15.1400:ResponsibleEditorSurname">
    <vt:lpwstr>Bell</vt:lpwstr>
  </property>
  <property fmtid="{D5CDD505-2E9C-101B-9397-08002B2CF9AE}" pid="106" name="FSC#EVDCFG@15.1400:GroupTitle">
    <vt:lpwstr>Formation professionnelle supérieure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 Julia Bell</vt:lpwstr>
  </property>
  <property fmtid="{D5CDD505-2E9C-101B-9397-08002B2CF9AE}" pid="109" name="FSC#ATSTATECFG@1.1001:AgentPhone">
    <vt:lpwstr>+41 58 484 4601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/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2011/006706/00006/00003/00007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